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D6" w:rsidRPr="00DF75BA" w:rsidRDefault="000161D6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DF75BA">
        <w:rPr>
          <w:rStyle w:val="FontStyle20"/>
          <w:sz w:val="24"/>
          <w:szCs w:val="24"/>
        </w:rPr>
        <w:t>ТЕХНОЛОГИЧЕСКАЯ СХЕМА</w:t>
      </w:r>
    </w:p>
    <w:p w:rsidR="000161D6" w:rsidRPr="00DF75BA" w:rsidRDefault="000161D6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DF75BA">
        <w:rPr>
          <w:rStyle w:val="FontStyle20"/>
          <w:sz w:val="24"/>
          <w:szCs w:val="24"/>
        </w:rPr>
        <w:t>по предоставлению муниципальной услуги: «Выдача разрешений на установку и эксплуатацию рекламных конструкций».</w:t>
      </w:r>
    </w:p>
    <w:p w:rsidR="000161D6" w:rsidRDefault="000161D6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0161D6" w:rsidRPr="00EE028E" w:rsidRDefault="000161D6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0161D6" w:rsidRPr="00EE028E" w:rsidRDefault="000161D6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0161D6" w:rsidRPr="00B56BAC" w:rsidTr="00B56BAC">
        <w:tc>
          <w:tcPr>
            <w:tcW w:w="817" w:type="dxa"/>
          </w:tcPr>
          <w:p w:rsidR="000161D6" w:rsidRPr="00B56BAC" w:rsidRDefault="000161D6" w:rsidP="00B56BAC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0161D6" w:rsidRPr="00B56BAC" w:rsidTr="00B56BAC">
        <w:trPr>
          <w:trHeight w:val="275"/>
        </w:trPr>
        <w:tc>
          <w:tcPr>
            <w:tcW w:w="817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0161D6" w:rsidRPr="00B56BAC" w:rsidTr="00B56BAC">
        <w:trPr>
          <w:trHeight w:val="279"/>
        </w:trPr>
        <w:tc>
          <w:tcPr>
            <w:tcW w:w="817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0161D6" w:rsidRPr="0044092A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44092A">
              <w:rPr>
                <w:i/>
                <w:sz w:val="22"/>
                <w:szCs w:val="22"/>
                <w:shd w:val="clear" w:color="auto" w:fill="FFFFFF"/>
              </w:rPr>
              <w:t>1000100010000039334</w:t>
            </w:r>
          </w:p>
        </w:tc>
      </w:tr>
      <w:tr w:rsidR="000161D6" w:rsidRPr="00B56BAC" w:rsidTr="00B56BAC">
        <w:trPr>
          <w:trHeight w:val="398"/>
        </w:trPr>
        <w:tc>
          <w:tcPr>
            <w:tcW w:w="817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Выдача разрешений на установку и эксплуатацию рекламных конструкций</w:t>
            </w:r>
          </w:p>
        </w:tc>
      </w:tr>
      <w:tr w:rsidR="000161D6" w:rsidRPr="00B56BAC" w:rsidTr="00B56BAC">
        <w:trPr>
          <w:trHeight w:val="275"/>
        </w:trPr>
        <w:tc>
          <w:tcPr>
            <w:tcW w:w="817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Выдача разрешений на установку и эксплуатацию рекламных конструкций</w:t>
            </w:r>
          </w:p>
        </w:tc>
      </w:tr>
      <w:tr w:rsidR="000161D6" w:rsidRPr="00B56BAC" w:rsidTr="00B56BAC">
        <w:trPr>
          <w:trHeight w:val="280"/>
        </w:trPr>
        <w:tc>
          <w:tcPr>
            <w:tcW w:w="817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0161D6" w:rsidRPr="002A57B1" w:rsidRDefault="000161D6" w:rsidP="0044092A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№ 1</w:t>
            </w:r>
            <w:r>
              <w:rPr>
                <w:rStyle w:val="FontStyle20"/>
                <w:i/>
                <w:sz w:val="22"/>
                <w:szCs w:val="22"/>
              </w:rPr>
              <w:t>92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</w:t>
            </w:r>
            <w:r>
              <w:rPr>
                <w:rStyle w:val="FontStyle20"/>
                <w:i/>
                <w:sz w:val="22"/>
                <w:szCs w:val="22"/>
              </w:rPr>
              <w:t>27</w:t>
            </w:r>
            <w:r w:rsidRPr="002A57B1">
              <w:rPr>
                <w:rStyle w:val="FontStyle20"/>
                <w:i/>
                <w:sz w:val="22"/>
                <w:szCs w:val="22"/>
              </w:rPr>
              <w:t>.0</w:t>
            </w:r>
            <w:r>
              <w:rPr>
                <w:rStyle w:val="FontStyle20"/>
                <w:i/>
                <w:sz w:val="22"/>
                <w:szCs w:val="22"/>
              </w:rPr>
              <w:t>9</w:t>
            </w:r>
            <w:r w:rsidRPr="002A57B1">
              <w:rPr>
                <w:rStyle w:val="FontStyle20"/>
                <w:i/>
                <w:sz w:val="22"/>
                <w:szCs w:val="22"/>
              </w:rPr>
              <w:t>.201</w:t>
            </w:r>
            <w:r>
              <w:rPr>
                <w:rStyle w:val="FontStyle20"/>
                <w:i/>
                <w:sz w:val="22"/>
                <w:szCs w:val="22"/>
              </w:rPr>
              <w:t xml:space="preserve">6 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0161D6" w:rsidRPr="00B56BAC" w:rsidTr="0044092A">
        <w:trPr>
          <w:trHeight w:val="455"/>
        </w:trPr>
        <w:tc>
          <w:tcPr>
            <w:tcW w:w="817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0161D6" w:rsidRPr="00B56BAC" w:rsidRDefault="000161D6" w:rsidP="00B56BAC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0161D6" w:rsidRPr="00B56BAC" w:rsidTr="00B56BAC">
        <w:tc>
          <w:tcPr>
            <w:tcW w:w="817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0161D6" w:rsidRPr="002A57B1" w:rsidRDefault="000161D6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0161D6" w:rsidRPr="00B56BAC" w:rsidTr="00B56BAC">
        <w:tc>
          <w:tcPr>
            <w:tcW w:w="817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0161D6" w:rsidRPr="00B56BAC" w:rsidRDefault="000161D6" w:rsidP="00B56BA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0161D6" w:rsidRPr="00770183" w:rsidRDefault="000161D6" w:rsidP="00FE2CD6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0161D6" w:rsidRPr="00EE028E" w:rsidRDefault="000161D6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0161D6" w:rsidRPr="00EE028E" w:rsidRDefault="000161D6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2. «Общие сведения о «подуслугах»</w:t>
      </w:r>
    </w:p>
    <w:p w:rsidR="000161D6" w:rsidRPr="00EE028E" w:rsidRDefault="000161D6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2"/>
        <w:gridCol w:w="1273"/>
        <w:gridCol w:w="992"/>
        <w:gridCol w:w="661"/>
        <w:gridCol w:w="188"/>
        <w:gridCol w:w="1072"/>
        <w:gridCol w:w="312"/>
        <w:gridCol w:w="2727"/>
        <w:gridCol w:w="201"/>
        <w:gridCol w:w="791"/>
        <w:gridCol w:w="851"/>
        <w:gridCol w:w="1133"/>
        <w:gridCol w:w="1101"/>
        <w:gridCol w:w="884"/>
        <w:gridCol w:w="1418"/>
        <w:gridCol w:w="1709"/>
      </w:tblGrid>
      <w:tr w:rsidR="000161D6" w:rsidRPr="00B56BAC" w:rsidTr="00342DC3">
        <w:trPr>
          <w:cantSplit/>
        </w:trPr>
        <w:tc>
          <w:tcPr>
            <w:tcW w:w="422" w:type="dxa"/>
            <w:vMerge w:val="restart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273" w:type="dxa"/>
            <w:vMerge w:val="restart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841" w:type="dxa"/>
            <w:gridSpan w:val="3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384" w:type="dxa"/>
            <w:gridSpan w:val="2"/>
            <w:vMerge w:val="restart"/>
            <w:vAlign w:val="center"/>
          </w:tcPr>
          <w:p w:rsidR="000161D6" w:rsidRPr="00B56BAC" w:rsidRDefault="000161D6" w:rsidP="009429F3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727" w:type="dxa"/>
            <w:vMerge w:val="restart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851" w:type="dxa"/>
            <w:vMerge w:val="restart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118" w:type="dxa"/>
            <w:gridSpan w:val="3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418" w:type="dxa"/>
            <w:vMerge w:val="restart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9" w:type="dxa"/>
            <w:vMerge w:val="restart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0161D6" w:rsidRPr="00B56BAC" w:rsidTr="00342DC3">
        <w:trPr>
          <w:cantSplit/>
        </w:trPr>
        <w:tc>
          <w:tcPr>
            <w:tcW w:w="422" w:type="dxa"/>
            <w:vMerge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3" w:type="dxa"/>
            <w:vMerge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849" w:type="dxa"/>
            <w:gridSpan w:val="2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не по месту</w:t>
            </w:r>
          </w:p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384" w:type="dxa"/>
            <w:gridSpan w:val="2"/>
            <w:vMerge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727" w:type="dxa"/>
            <w:vMerge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9" w:type="dxa"/>
            <w:vMerge/>
            <w:vAlign w:val="center"/>
          </w:tcPr>
          <w:p w:rsidR="000161D6" w:rsidRPr="00B56BAC" w:rsidRDefault="000161D6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0161D6" w:rsidRPr="00B56BAC" w:rsidTr="00342DC3">
        <w:trPr>
          <w:cantSplit/>
        </w:trPr>
        <w:tc>
          <w:tcPr>
            <w:tcW w:w="422" w:type="dxa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273" w:type="dxa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849" w:type="dxa"/>
            <w:gridSpan w:val="2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384" w:type="dxa"/>
            <w:gridSpan w:val="2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727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133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9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0161D6" w:rsidRPr="00B56BAC" w:rsidTr="00582571">
        <w:trPr>
          <w:cantSplit/>
          <w:trHeight w:val="407"/>
        </w:trPr>
        <w:tc>
          <w:tcPr>
            <w:tcW w:w="15735" w:type="dxa"/>
            <w:gridSpan w:val="16"/>
          </w:tcPr>
          <w:p w:rsidR="000161D6" w:rsidRPr="00B56BAC" w:rsidRDefault="000161D6" w:rsidP="009A5701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B56BAC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0161D6" w:rsidRPr="00B56BAC" w:rsidTr="00E00B3D">
        <w:trPr>
          <w:cantSplit/>
          <w:trHeight w:val="2603"/>
        </w:trPr>
        <w:tc>
          <w:tcPr>
            <w:tcW w:w="422" w:type="dxa"/>
            <w:vAlign w:val="center"/>
          </w:tcPr>
          <w:p w:rsidR="000161D6" w:rsidRPr="00B56BAC" w:rsidRDefault="000161D6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273" w:type="dxa"/>
            <w:vAlign w:val="center"/>
          </w:tcPr>
          <w:p w:rsidR="000161D6" w:rsidRPr="00B56BAC" w:rsidRDefault="000161D6" w:rsidP="009A570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A5701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0"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  <w:tc>
          <w:tcPr>
            <w:tcW w:w="1653" w:type="dxa"/>
            <w:gridSpan w:val="2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 месяца со дня регистрации заявления  в органе местного самоуправления (далее – Администрация)</w:t>
            </w:r>
          </w:p>
        </w:tc>
        <w:tc>
          <w:tcPr>
            <w:tcW w:w="1260" w:type="dxa"/>
            <w:gridSpan w:val="2"/>
            <w:vAlign w:val="center"/>
          </w:tcPr>
          <w:p w:rsidR="000161D6" w:rsidRPr="00B56BAC" w:rsidRDefault="000161D6" w:rsidP="00E60DA1">
            <w:pPr>
              <w:jc w:val="both"/>
              <w:rPr>
                <w:color w:val="000000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1.</w:t>
            </w:r>
            <w:r w:rsidRPr="00B56BAC">
              <w:rPr>
                <w:color w:val="000000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  <w:p w:rsidR="000161D6" w:rsidRPr="00B56BAC" w:rsidRDefault="000161D6" w:rsidP="00E60DA1">
            <w:pPr>
              <w:pStyle w:val="Style11"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color w:val="000000"/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истолковать его содержание.</w:t>
            </w:r>
          </w:p>
        </w:tc>
        <w:tc>
          <w:tcPr>
            <w:tcW w:w="3240" w:type="dxa"/>
            <w:gridSpan w:val="3"/>
            <w:vAlign w:val="center"/>
          </w:tcPr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1) несоответствие проекта рекламной конструкции и ее территориального размещения требованиям технического регламента;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 ч. 5.8 ст.19 Федерального закона от 13.03.2006 № 38-ФЗ «О рекламе»)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3) нарушение требований нормативных актов по безопасности движения транспорта;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4) нарушение внешнего архитектурного облика сложившейся застройки поселения или городского округа;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 xml:space="preserve">6) нарушение требований, установленных </w:t>
            </w:r>
          </w:p>
          <w:p w:rsidR="000161D6" w:rsidRPr="00B56BAC" w:rsidRDefault="000161D6" w:rsidP="00342DC3">
            <w:pPr>
              <w:widowControl/>
              <w:shd w:val="clear" w:color="auto" w:fill="FFFFFF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sz w:val="20"/>
                <w:szCs w:val="20"/>
                <w:lang w:eastAsia="en-US"/>
              </w:rPr>
              <w:t xml:space="preserve">Федеральным </w:t>
            </w:r>
            <w:hyperlink r:id="rId7" w:history="1">
              <w:r w:rsidRPr="00EE028E">
                <w:rPr>
                  <w:sz w:val="20"/>
                  <w:szCs w:val="20"/>
                  <w:lang w:eastAsia="en-US"/>
                </w:rPr>
                <w:t>законом</w:t>
              </w:r>
            </w:hyperlink>
            <w:r w:rsidRPr="00EE028E">
              <w:rPr>
                <w:sz w:val="20"/>
                <w:szCs w:val="20"/>
                <w:lang w:eastAsia="en-US"/>
              </w:rPr>
              <w:t xml:space="preserve"> от 13.03.2006 № 38-ФЗ «О рекламе»</w:t>
            </w:r>
          </w:p>
        </w:tc>
        <w:tc>
          <w:tcPr>
            <w:tcW w:w="791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center"/>
          </w:tcPr>
          <w:p w:rsidR="000161D6" w:rsidRPr="00B56BAC" w:rsidRDefault="000161D6" w:rsidP="009429F3">
            <w:pPr>
              <w:pStyle w:val="Style11"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За предоставление муниципальной услуги заявителем уплачивается государственная пошлина в размерах и порядке, установленных Налоговым кодексом Российской Федерации.</w:t>
            </w:r>
          </w:p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пп.105 п.1 ст. 333.33 НК РФ</w:t>
            </w:r>
          </w:p>
        </w:tc>
        <w:tc>
          <w:tcPr>
            <w:tcW w:w="884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9" w:type="dxa"/>
            <w:vAlign w:val="center"/>
          </w:tcPr>
          <w:p w:rsidR="000161D6" w:rsidRPr="00B56BAC" w:rsidRDefault="000161D6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0161D6" w:rsidRPr="00EE028E" w:rsidRDefault="000161D6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0161D6" w:rsidRPr="00EE028E" w:rsidRDefault="000161D6" w:rsidP="00E00B3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3. «Сведения о заявителях «подуслуги»</w:t>
      </w: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522"/>
        <w:gridCol w:w="1455"/>
        <w:gridCol w:w="1701"/>
        <w:gridCol w:w="1733"/>
      </w:tblGrid>
      <w:tr w:rsidR="000161D6" w:rsidRPr="00B56BAC" w:rsidTr="00E00B3D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Документ, под</w:t>
            </w:r>
            <w:r w:rsidRPr="00B56BAC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0161D6" w:rsidRPr="00B56BAC" w:rsidTr="00E00B3D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0161D6" w:rsidRPr="00B56BAC" w:rsidTr="00582571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numPr>
                <w:ilvl w:val="0"/>
                <w:numId w:val="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56BAC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0161D6" w:rsidRPr="00B56BAC" w:rsidTr="00E00B3D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1.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Физические лица, юридические лица, индивидуальные предприниматели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342DC3">
            <w:pPr>
              <w:widowControl/>
              <w:shd w:val="clear" w:color="auto" w:fill="FFFFFF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Заявителем является: 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- собственник </w:t>
            </w:r>
            <w:r w:rsidRPr="00EE028E">
              <w:rPr>
                <w:sz w:val="20"/>
                <w:szCs w:val="20"/>
                <w:lang w:eastAsia="en-US"/>
              </w:rPr>
              <w:t xml:space="preserve">недвижимого имущества, к которому присоединяется рекламная конструкция, 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 xml:space="preserve">- лицо, управомоченное собственником такого имущества, в том числе арендатор, 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- лицо, обладающее правом хозяйственного ведения, правом оперативного управления или иным вещным правом на такое недвижимое имущество;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- владелец рекламной конструкции;</w:t>
            </w:r>
          </w:p>
          <w:p w:rsidR="000161D6" w:rsidRPr="00EE028E" w:rsidRDefault="000161D6" w:rsidP="00342DC3">
            <w:pPr>
              <w:widowControl/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- доверительный управляющий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3.</w:t>
            </w:r>
            <w:r w:rsidRPr="00B56BA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161D6" w:rsidRPr="00EE028E" w:rsidRDefault="000161D6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5. Д</w:t>
            </w:r>
            <w:r w:rsidRPr="00EE028E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6. </w:t>
            </w:r>
            <w:r w:rsidRPr="00B56BAC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EE028E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3.</w:t>
            </w:r>
            <w:r w:rsidRPr="00B56BA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161D6" w:rsidRPr="00EE028E" w:rsidRDefault="000161D6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>5. Д</w:t>
            </w:r>
            <w:r w:rsidRPr="00EE028E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6. </w:t>
            </w:r>
            <w:r w:rsidRPr="00B56BAC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EE028E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3. </w:t>
            </w:r>
            <w:r w:rsidRPr="00B56BAC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EE028E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161D6" w:rsidRPr="00EE028E" w:rsidRDefault="000161D6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E028E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6. </w:t>
            </w:r>
            <w:r w:rsidRPr="00B56BAC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EE028E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7. </w:t>
            </w:r>
            <w:r w:rsidRPr="00B56BAC">
              <w:rPr>
                <w:sz w:val="20"/>
                <w:szCs w:val="20"/>
              </w:rPr>
              <w:t>Удостоверение личности военнослужащего</w:t>
            </w:r>
            <w:r w:rsidRPr="00EE028E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0161D6" w:rsidRPr="00B56BAC" w:rsidRDefault="000161D6" w:rsidP="00582571">
            <w:pPr>
              <w:rPr>
                <w:sz w:val="20"/>
                <w:szCs w:val="20"/>
              </w:rPr>
            </w:pPr>
          </w:p>
          <w:p w:rsidR="000161D6" w:rsidRPr="00B56BAC" w:rsidRDefault="000161D6" w:rsidP="00582571">
            <w:pPr>
              <w:rPr>
                <w:sz w:val="20"/>
                <w:szCs w:val="20"/>
              </w:rPr>
            </w:pPr>
          </w:p>
          <w:p w:rsidR="000161D6" w:rsidRPr="00B56BAC" w:rsidRDefault="000161D6" w:rsidP="00582571">
            <w:pPr>
              <w:rPr>
                <w:sz w:val="20"/>
                <w:szCs w:val="20"/>
              </w:rPr>
            </w:pPr>
          </w:p>
          <w:p w:rsidR="000161D6" w:rsidRPr="00B56BAC" w:rsidRDefault="000161D6" w:rsidP="00582571">
            <w:pPr>
              <w:rPr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3. </w:t>
            </w:r>
            <w:r w:rsidRPr="00B56BAC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EE028E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161D6" w:rsidRPr="00EE028E" w:rsidRDefault="000161D6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E028E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6. </w:t>
            </w:r>
            <w:r w:rsidRPr="00B56BAC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EE028E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61D6" w:rsidRPr="00EE028E" w:rsidRDefault="000161D6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7. </w:t>
            </w:r>
            <w:r w:rsidRPr="00B56BAC">
              <w:rPr>
                <w:sz w:val="20"/>
                <w:szCs w:val="20"/>
              </w:rPr>
              <w:t>Удостоверение личности военнослужащего</w:t>
            </w:r>
            <w:r w:rsidRPr="00EE028E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161D6" w:rsidRPr="00EE028E" w:rsidRDefault="000161D6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B56BAC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0161D6" w:rsidRPr="00B56BAC" w:rsidRDefault="000161D6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0161D6" w:rsidRPr="00EE028E" w:rsidRDefault="000161D6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0161D6" w:rsidRPr="00EE028E" w:rsidRDefault="000161D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EE028E">
        <w:rPr>
          <w:rStyle w:val="FontStyle23"/>
          <w:sz w:val="20"/>
          <w:szCs w:val="20"/>
        </w:rPr>
        <w:t>«подуслуги»</w:t>
      </w:r>
    </w:p>
    <w:p w:rsidR="000161D6" w:rsidRPr="00EE028E" w:rsidRDefault="000161D6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"/>
        <w:gridCol w:w="205"/>
        <w:gridCol w:w="1235"/>
        <w:gridCol w:w="185"/>
        <w:gridCol w:w="2551"/>
        <w:gridCol w:w="144"/>
        <w:gridCol w:w="1557"/>
        <w:gridCol w:w="2552"/>
        <w:gridCol w:w="3402"/>
        <w:gridCol w:w="229"/>
        <w:gridCol w:w="1472"/>
        <w:gridCol w:w="1984"/>
      </w:tblGrid>
      <w:tr w:rsidR="000161D6" w:rsidRPr="00B56BAC" w:rsidTr="00EA7D5D">
        <w:trPr>
          <w:trHeight w:val="914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0161D6" w:rsidRPr="00B56BAC" w:rsidTr="00EA7D5D">
        <w:trPr>
          <w:trHeight w:val="212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0161D6" w:rsidRPr="00B56BAC" w:rsidTr="00EA7D5D">
        <w:trPr>
          <w:trHeight w:val="234"/>
        </w:trPr>
        <w:tc>
          <w:tcPr>
            <w:tcW w:w="1587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E4EFA">
            <w:pPr>
              <w:pStyle w:val="Style13"/>
              <w:widowControl/>
              <w:numPr>
                <w:ilvl w:val="0"/>
                <w:numId w:val="8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Заявление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Заявление о выдаче разрешения на установку и эксплуатацию рекламной конструкции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582571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582571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5E6F18" w:rsidRDefault="000161D6" w:rsidP="00883FB9">
            <w:pPr>
              <w:widowControl/>
              <w:rPr>
                <w:sz w:val="20"/>
                <w:szCs w:val="20"/>
                <w:lang w:eastAsia="en-US"/>
              </w:rPr>
            </w:pPr>
            <w:r w:rsidRPr="00B56BAC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  <w:p w:rsidR="000161D6" w:rsidRPr="00B56BAC" w:rsidRDefault="000161D6" w:rsidP="00B7679D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Приложение №</w:t>
            </w:r>
            <w:r>
              <w:rPr>
                <w:sz w:val="20"/>
                <w:szCs w:val="20"/>
              </w:rPr>
              <w:t xml:space="preserve"> </w:t>
            </w:r>
            <w:r w:rsidRPr="00B56BA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 2, 3</w:t>
            </w:r>
            <w:r w:rsidRPr="00B56BAC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Default="000161D6" w:rsidP="00EB4512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0161D6" w:rsidRPr="00B56BAC" w:rsidRDefault="000161D6" w:rsidP="00EB451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1а, 2а, 3а к технологической схеме</w:t>
            </w: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2.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3.</w:t>
            </w:r>
            <w:r w:rsidRPr="00B56BA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6.</w:t>
            </w:r>
            <w:r w:rsidRPr="00B56BAC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161D6" w:rsidRPr="00EE028E" w:rsidRDefault="000161D6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EE028E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внутренней стороны документа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разворота бланка документа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EE028E" w:rsidRDefault="000161D6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Обязательный документ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161D6" w:rsidRPr="00EE028E" w:rsidRDefault="000161D6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3. </w:t>
            </w:r>
            <w:r w:rsidRPr="00B56BAC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EE028E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161D6" w:rsidRPr="00EE028E" w:rsidRDefault="000161D6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161D6" w:rsidRPr="00EE028E" w:rsidRDefault="000161D6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161D6" w:rsidRPr="00EE028E" w:rsidRDefault="000161D6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161D6" w:rsidRPr="00EE028E" w:rsidRDefault="000161D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E028E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161D6" w:rsidRPr="00EE028E" w:rsidRDefault="000161D6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6. </w:t>
            </w:r>
            <w:r w:rsidRPr="00B56BAC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EE028E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61D6" w:rsidRPr="00EE028E" w:rsidRDefault="000161D6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7. </w:t>
            </w:r>
            <w:r w:rsidRPr="00B56BAC">
              <w:rPr>
                <w:sz w:val="20"/>
                <w:szCs w:val="20"/>
              </w:rPr>
              <w:t>Удостоверение личности военнослужащего</w:t>
            </w:r>
            <w:r w:rsidRPr="00EE028E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3.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56BAC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B56BAC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56BAC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4.</w:t>
            </w: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Доверенность от юридического лица</w:t>
            </w:r>
          </w:p>
          <w:p w:rsidR="000161D6" w:rsidRPr="00B56BAC" w:rsidRDefault="000161D6" w:rsidP="0091299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0161D6" w:rsidRPr="00B56BAC" w:rsidRDefault="000161D6" w:rsidP="0091299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0161D6" w:rsidRPr="00B56BAC" w:rsidRDefault="000161D6" w:rsidP="009129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5.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индивидуального предпринимателя или юридического лица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заявителем по желанию.</w:t>
            </w: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0161D6" w:rsidRPr="00B56BAC" w:rsidRDefault="000161D6" w:rsidP="00E10C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E60D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6.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1D6" w:rsidRPr="00B56BAC" w:rsidRDefault="000161D6" w:rsidP="003E008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Правоустанавливающие документы на недвижимое имущество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E028E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0161D6" w:rsidRPr="00B56BAC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1 </w:t>
            </w:r>
          </w:p>
          <w:p w:rsidR="000161D6" w:rsidRPr="00EE028E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Предъявляется оригинал </w:t>
            </w:r>
            <w:r w:rsidRPr="00EE028E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0161D6" w:rsidRPr="00B56BAC" w:rsidRDefault="000161D6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41073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заявителем  по желанию или указывается на его наличие в заявлении</w:t>
            </w:r>
            <w:r w:rsidRPr="00B56BA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E028E" w:rsidRDefault="000161D6" w:rsidP="00E459A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0161D6" w:rsidRPr="00B56BAC" w:rsidRDefault="000161D6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0161D6" w:rsidRPr="00B56BAC" w:rsidRDefault="000161D6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0161D6" w:rsidRPr="00B56BAC" w:rsidRDefault="000161D6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свидетельства о праве на наследство;</w:t>
            </w:r>
          </w:p>
          <w:p w:rsidR="000161D6" w:rsidRPr="00B56BAC" w:rsidRDefault="000161D6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1 </w:t>
            </w:r>
          </w:p>
          <w:p w:rsidR="000161D6" w:rsidRPr="00B56BAC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Предъявляется оригинал </w:t>
            </w:r>
            <w:r w:rsidRPr="00EE028E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  <w:r w:rsidRPr="00E52A3F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410735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в случае, если п</w:t>
            </w:r>
            <w:r w:rsidRPr="00EE028E">
              <w:rPr>
                <w:sz w:val="20"/>
                <w:szCs w:val="20"/>
                <w:lang w:eastAsia="en-US"/>
              </w:rPr>
              <w:t>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7.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Документ, подтверждающий согласие собственника (законного владельца) недвижимого имущества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Согласие собственника или иного законного владельца соответствующего недвижимого имущества на присоединение к этому имуществу рекламной конструкции.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1073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41073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в случае, если заявитель не является собственником или иным законным владельцем недвижимого имущества, к которому присоединяется рекламная конструкция.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Протокол общего собрания собственников помещений в многоквартирном доме.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доме.</w:t>
            </w:r>
          </w:p>
          <w:p w:rsidR="000161D6" w:rsidRPr="00B56BAC" w:rsidRDefault="000161D6" w:rsidP="00E459A5">
            <w:pPr>
              <w:widowControl/>
              <w:jc w:val="both"/>
              <w:rPr>
                <w:sz w:val="20"/>
                <w:szCs w:val="20"/>
              </w:rPr>
            </w:pPr>
          </w:p>
          <w:p w:rsidR="000161D6" w:rsidRPr="006F2CED" w:rsidRDefault="000161D6" w:rsidP="006F2CE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56BAC">
              <w:rPr>
                <w:sz w:val="20"/>
                <w:szCs w:val="20"/>
              </w:rPr>
              <w:t xml:space="preserve">Предоставляется заявителем по желанию в случае, если </w:t>
            </w:r>
            <w:r w:rsidRPr="00EE028E">
              <w:rPr>
                <w:sz w:val="20"/>
                <w:szCs w:val="20"/>
                <w:lang w:eastAsia="en-US"/>
              </w:rPr>
              <w:t>соответствующее недвижимое имущество находится в государственной или муниципальной собственности.</w:t>
            </w:r>
            <w:bookmarkStart w:id="0" w:name="_GoBack"/>
            <w:bookmarkEnd w:id="0"/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Получено в порядке, предусмотренном Жилищным кодексом РФ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0161D6" w:rsidRPr="00B56BAC" w:rsidRDefault="000161D6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8.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Документы, определяющие внешний вид, территориальное размещение и технические параметры рекламной конструкции 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F44BD1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Эскизный проект, паспорт рекламной конструкции.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F44BD1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F44BD1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Обязательный документ.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9.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Согласование уполномоченных органов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согласование соответствия установки рекламной конструкции в заявленном месте генеральному плану;</w:t>
            </w:r>
            <w:r w:rsidRPr="00B56BAC">
              <w:rPr>
                <w:sz w:val="20"/>
                <w:szCs w:val="20"/>
              </w:rPr>
              <w:br/>
              <w:t>- согласование соответствия установки рекламной конструкции требованиям нормативных актов по безопасности движения транспорта;</w:t>
            </w:r>
            <w:r w:rsidRPr="00B56BAC">
              <w:rPr>
                <w:sz w:val="20"/>
                <w:szCs w:val="20"/>
              </w:rPr>
              <w:br/>
              <w:t>- согласование соответствия рекламной конструкции внешнему архитектурному облику сложившейся застройки поселения;</w:t>
            </w:r>
            <w:r w:rsidRPr="00B56BAC">
              <w:rPr>
                <w:sz w:val="20"/>
                <w:szCs w:val="20"/>
              </w:rPr>
              <w:br/>
              <w:t>- согласование соответствия рекламной конструкции требованиям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F44BD1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F44BD1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</w:t>
            </w:r>
          </w:p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A570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676E0B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заявителем  по желанию.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F44BD1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95E55">
        <w:trPr>
          <w:trHeight w:val="4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10.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Документ, подтверждающий оплату государственной пошлины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Квитанция об</w:t>
            </w:r>
            <w:r>
              <w:rPr>
                <w:sz w:val="20"/>
                <w:szCs w:val="20"/>
              </w:rPr>
              <w:t xml:space="preserve"> </w:t>
            </w:r>
            <w:r w:rsidRPr="00B56BAC">
              <w:rPr>
                <w:sz w:val="20"/>
                <w:szCs w:val="20"/>
              </w:rPr>
              <w:t>оплате государственной пошлины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676E0B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</w:t>
            </w:r>
          </w:p>
          <w:p w:rsidR="000161D6" w:rsidRPr="00B56BAC" w:rsidRDefault="000161D6" w:rsidP="00E60DA1">
            <w:pPr>
              <w:pStyle w:val="Style1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A570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Необязательный документ.</w:t>
            </w:r>
          </w:p>
          <w:p w:rsidR="000161D6" w:rsidRPr="00B56BAC" w:rsidRDefault="000161D6" w:rsidP="00E60DA1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Предоставляется заявителем  по желанию .</w:t>
            </w:r>
          </w:p>
        </w:tc>
        <w:tc>
          <w:tcPr>
            <w:tcW w:w="3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0161D6" w:rsidRDefault="000161D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0161D6" w:rsidRPr="00EE028E" w:rsidRDefault="000161D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0161D6" w:rsidRPr="00EE028E" w:rsidRDefault="000161D6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20"/>
        <w:gridCol w:w="18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0161D6" w:rsidRPr="00B56BAC" w:rsidTr="00A01E32">
        <w:trPr>
          <w:trHeight w:val="1665"/>
        </w:trPr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B56BAC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B56BAC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B56BAC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Срок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0161D6" w:rsidRPr="00B56BAC" w:rsidTr="00A01E32">
        <w:trPr>
          <w:trHeight w:val="191"/>
        </w:trPr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0161D6" w:rsidRPr="00B56BAC" w:rsidTr="00E328C7">
        <w:trPr>
          <w:trHeight w:val="191"/>
        </w:trPr>
        <w:tc>
          <w:tcPr>
            <w:tcW w:w="1503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1D1A56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0161D6" w:rsidRPr="00B56BAC" w:rsidTr="00E95E55">
        <w:trPr>
          <w:trHeight w:val="191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52A3F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налоговая служба России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(ФНС)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SID0003525</w:t>
            </w:r>
          </w:p>
          <w:p w:rsidR="000161D6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</w:p>
          <w:p w:rsidR="000161D6" w:rsidRPr="00E95E55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SID0003245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 дня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</w:tr>
      <w:tr w:rsidR="000161D6" w:rsidRPr="00B56BAC" w:rsidTr="00E95E55">
        <w:trPr>
          <w:trHeight w:val="191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52A3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0161D6" w:rsidRPr="00B56BAC" w:rsidRDefault="000161D6" w:rsidP="00E52A3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52A3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0161D6" w:rsidRPr="00B56BAC" w:rsidRDefault="000161D6" w:rsidP="00E52A3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налоговая служба России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(ФНС)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Default="000161D6" w:rsidP="00E95E5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SID0003525</w:t>
            </w:r>
          </w:p>
          <w:p w:rsidR="000161D6" w:rsidRDefault="000161D6" w:rsidP="00E95E5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</w:p>
          <w:p w:rsidR="000161D6" w:rsidRPr="00B56BAC" w:rsidRDefault="000161D6" w:rsidP="00E95E5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SID0003245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 дня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</w:tr>
      <w:tr w:rsidR="000161D6" w:rsidRPr="00B56BAC" w:rsidTr="00E95E55">
        <w:trPr>
          <w:trHeight w:val="191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E52A3F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Default="000161D6" w:rsidP="00E95E5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SID0003564</w:t>
            </w:r>
          </w:p>
          <w:p w:rsidR="000161D6" w:rsidRDefault="000161D6" w:rsidP="00E95E5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</w:p>
          <w:p w:rsidR="000161D6" w:rsidRPr="00B56BAC" w:rsidRDefault="000161D6" w:rsidP="00E95E5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SID0003350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 дня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</w:tr>
    </w:tbl>
    <w:p w:rsidR="000161D6" w:rsidRDefault="000161D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0161D6" w:rsidRPr="00EE028E" w:rsidRDefault="000161D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6. Результат «подуслуги»</w:t>
      </w:r>
    </w:p>
    <w:p w:rsidR="000161D6" w:rsidRPr="00EE028E" w:rsidRDefault="000161D6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0161D6" w:rsidRPr="00B56BAC" w:rsidTr="00342DC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0161D6" w:rsidRPr="00B56BAC" w:rsidTr="00342DC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0161D6" w:rsidRPr="00B56BAC" w:rsidRDefault="000161D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0161D6" w:rsidRPr="00B56BAC" w:rsidTr="00342DC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0161D6" w:rsidRPr="00B56BAC" w:rsidTr="00342DC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1D6" w:rsidRPr="00B56BAC" w:rsidRDefault="000161D6" w:rsidP="00B3714A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0161D6" w:rsidRPr="00B56BAC" w:rsidTr="00342DC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Разрешение на установку и эксплуатацию рекламной конструкции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1D6" w:rsidRPr="00B56BAC" w:rsidRDefault="000161D6" w:rsidP="00C865CB">
            <w:pPr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  <w:shd w:val="clear" w:color="auto" w:fill="FFFFFF"/>
                <w:lang w:eastAsia="en-US"/>
              </w:rPr>
              <w:t>Решение в письменной форме о выдаче разрешения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лично в Администрации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лично в МФЦ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FA4C2E" w:rsidRDefault="000161D6" w:rsidP="002A3899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0161D6" w:rsidRPr="00B56BAC" w:rsidTr="00342DC3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Отказ в выдаче разрешения на установку и эксплуатацию рекламной конструкции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1D6" w:rsidRPr="00EE028E" w:rsidRDefault="000161D6" w:rsidP="00C865C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  <w:lang w:eastAsia="en-US"/>
              </w:rPr>
              <w:t>Решение в письменной форме об отказе в выдаче разрешения</w:t>
            </w:r>
          </w:p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1D6" w:rsidRPr="00B56BAC" w:rsidRDefault="000161D6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лично в Администрации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лично в МФЦ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FA4C2E" w:rsidRDefault="000161D6" w:rsidP="002A3899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0161D6" w:rsidRDefault="000161D6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0161D6" w:rsidRPr="00EE028E" w:rsidRDefault="000161D6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 xml:space="preserve">Раздел </w:t>
      </w:r>
      <w:r w:rsidRPr="00EE028E">
        <w:rPr>
          <w:rStyle w:val="FontStyle22"/>
          <w:sz w:val="20"/>
          <w:szCs w:val="20"/>
        </w:rPr>
        <w:t xml:space="preserve">7. </w:t>
      </w:r>
      <w:r w:rsidRPr="00EE028E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EE028E">
        <w:rPr>
          <w:rStyle w:val="FontStyle23"/>
          <w:sz w:val="20"/>
          <w:szCs w:val="20"/>
        </w:rPr>
        <w:t>«подуслуги»</w:t>
      </w:r>
    </w:p>
    <w:p w:rsidR="000161D6" w:rsidRPr="00EE028E" w:rsidRDefault="000161D6" w:rsidP="004D6E54">
      <w:pPr>
        <w:widowControl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319"/>
        <w:gridCol w:w="2232"/>
        <w:gridCol w:w="288"/>
        <w:gridCol w:w="2122"/>
        <w:gridCol w:w="218"/>
        <w:gridCol w:w="1625"/>
        <w:gridCol w:w="1984"/>
      </w:tblGrid>
      <w:tr w:rsidR="000161D6" w:rsidRPr="00B56BAC" w:rsidTr="00B27C90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0161D6" w:rsidRPr="00B56BAC" w:rsidTr="00B27C90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0161D6" w:rsidRPr="00B56BAC" w:rsidTr="00B27C90">
        <w:trPr>
          <w:trHeight w:val="154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B3714A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0161D6" w:rsidRPr="00B56BAC" w:rsidTr="00E00B3D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4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15 мин.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нет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Расписка в приеме документов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             -</w:t>
            </w:r>
          </w:p>
        </w:tc>
      </w:tr>
      <w:tr w:rsidR="000161D6" w:rsidRPr="00B56BAC" w:rsidTr="00E00B3D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4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Организация курьерской службы МФЦ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Реестр передачи дел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Опись документов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161D6" w:rsidRPr="00B56BAC" w:rsidTr="00E00B3D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4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8D3C28">
            <w:pPr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Pr="00EE028E">
              <w:rPr>
                <w:sz w:val="20"/>
                <w:szCs w:val="20"/>
                <w:lang w:eastAsia="en-US"/>
              </w:rPr>
              <w:t>решения в письменной форме о выдаче ра</w:t>
            </w:r>
            <w:r>
              <w:rPr>
                <w:sz w:val="20"/>
                <w:szCs w:val="20"/>
                <w:lang w:eastAsia="en-US"/>
              </w:rPr>
              <w:t>зрешения или об отказе в выдаче</w:t>
            </w:r>
            <w:r w:rsidRPr="00B56BAC">
              <w:rPr>
                <w:sz w:val="20"/>
                <w:szCs w:val="20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Организация курьерской службы МФЦ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Реестр передачи дел</w:t>
            </w: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             -</w:t>
            </w:r>
          </w:p>
        </w:tc>
      </w:tr>
      <w:tr w:rsidR="000161D6" w:rsidRPr="00B56BAC" w:rsidTr="00E00B3D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4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0161D6" w:rsidRPr="00EE028E" w:rsidRDefault="000161D6" w:rsidP="00E00B3D">
      <w:pPr>
        <w:pStyle w:val="Style2"/>
        <w:widowControl/>
        <w:spacing w:line="240" w:lineRule="auto"/>
      </w:pPr>
      <w:r w:rsidRPr="00EE028E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60"/>
        <w:gridCol w:w="1800"/>
        <w:gridCol w:w="1428"/>
        <w:gridCol w:w="2509"/>
        <w:gridCol w:w="2490"/>
        <w:gridCol w:w="2130"/>
        <w:gridCol w:w="2830"/>
      </w:tblGrid>
      <w:tr w:rsidR="000161D6" w:rsidRPr="00B56BAC" w:rsidTr="00E00B3D">
        <w:trPr>
          <w:trHeight w:val="1738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B56BA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B56BA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B56BA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B56BA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B56BA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56BAC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B56BA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B56BA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0161D6" w:rsidRPr="00B56BAC" w:rsidRDefault="000161D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B56BAC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0161D6" w:rsidRPr="00B56BAC" w:rsidTr="00E00B3D">
        <w:trPr>
          <w:trHeight w:val="161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56BAC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0161D6" w:rsidRPr="00B56BAC" w:rsidTr="00912996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B56BAC" w:rsidRDefault="000161D6" w:rsidP="00B3714A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0161D6" w:rsidRPr="00B56BAC" w:rsidTr="00E00B3D">
        <w:trPr>
          <w:trHeight w:val="161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B4512" w:rsidRDefault="000161D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EB4512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EB4512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0161D6" w:rsidRPr="00EB4512" w:rsidRDefault="000161D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9" w:history="1">
              <w:r w:rsidRPr="00EB4512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EB4512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0161D6" w:rsidRPr="00EB4512" w:rsidRDefault="000161D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EB4512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B4512" w:rsidRDefault="000161D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EB4512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B4512" w:rsidRDefault="000161D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EB4512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B4512" w:rsidRDefault="000161D6" w:rsidP="00FE2CD6">
            <w:r w:rsidRPr="00EB4512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B4512" w:rsidRDefault="000161D6" w:rsidP="00FE2CD6">
            <w:r w:rsidRPr="00EB4512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B4512" w:rsidRDefault="000161D6" w:rsidP="00FE2CD6">
            <w:r w:rsidRPr="00EB4512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1D6" w:rsidRPr="00EB4512" w:rsidRDefault="000161D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EB4512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0161D6" w:rsidRDefault="000161D6" w:rsidP="003D22A6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  <w:sectPr w:rsidR="000161D6" w:rsidSect="00E00B3D">
          <w:pgSz w:w="16840" w:h="11907" w:orient="landscape" w:code="9"/>
          <w:pgMar w:top="567" w:right="567" w:bottom="567" w:left="567" w:header="720" w:footer="720" w:gutter="0"/>
          <w:cols w:space="60"/>
          <w:noEndnote/>
          <w:docGrid w:linePitch="326"/>
        </w:sectPr>
      </w:pPr>
    </w:p>
    <w:p w:rsidR="000161D6" w:rsidRPr="00BC2172" w:rsidRDefault="000161D6" w:rsidP="003D22A6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 w:rsidRPr="00BC2172">
        <w:rPr>
          <w:lang w:eastAsia="en-US"/>
        </w:rPr>
        <w:t>Приложение № 1</w:t>
      </w:r>
    </w:p>
    <w:p w:rsidR="000161D6" w:rsidRPr="00BC2172" w:rsidRDefault="000161D6" w:rsidP="009429F3">
      <w:pPr>
        <w:ind w:left="4536"/>
        <w:rPr>
          <w:sz w:val="20"/>
          <w:szCs w:val="20"/>
        </w:rPr>
      </w:pPr>
      <w:r w:rsidRPr="00BC2172">
        <w:t>В Администрацию</w:t>
      </w:r>
      <w:r w:rsidRPr="00BC2172">
        <w:rPr>
          <w:sz w:val="20"/>
          <w:szCs w:val="20"/>
        </w:rPr>
        <w:t xml:space="preserve">  _____________________________________</w:t>
      </w:r>
    </w:p>
    <w:p w:rsidR="000161D6" w:rsidRPr="00BC2172" w:rsidRDefault="000161D6" w:rsidP="009429F3">
      <w:pPr>
        <w:ind w:left="4536"/>
        <w:jc w:val="center"/>
        <w:rPr>
          <w:i/>
          <w:sz w:val="18"/>
          <w:szCs w:val="18"/>
        </w:rPr>
      </w:pPr>
      <w:r w:rsidRPr="00BC2172">
        <w:rPr>
          <w:i/>
          <w:sz w:val="18"/>
          <w:szCs w:val="18"/>
        </w:rPr>
        <w:t xml:space="preserve"> (наименование муниципального образования)</w:t>
      </w:r>
    </w:p>
    <w:p w:rsidR="000161D6" w:rsidRPr="00BC2172" w:rsidRDefault="000161D6" w:rsidP="009429F3">
      <w:pPr>
        <w:spacing w:before="120"/>
        <w:ind w:left="4536"/>
        <w:rPr>
          <w:sz w:val="20"/>
          <w:szCs w:val="20"/>
        </w:rPr>
      </w:pPr>
      <w:r w:rsidRPr="00BC2172">
        <w:t>От</w:t>
      </w:r>
      <w:r w:rsidRPr="00BC2172">
        <w:rPr>
          <w:sz w:val="20"/>
          <w:szCs w:val="20"/>
        </w:rPr>
        <w:t xml:space="preserve"> ______________________________________________________</w:t>
      </w:r>
    </w:p>
    <w:p w:rsidR="000161D6" w:rsidRPr="00BC2172" w:rsidRDefault="000161D6" w:rsidP="00C076B0">
      <w:pPr>
        <w:ind w:left="4536"/>
        <w:jc w:val="center"/>
        <w:rPr>
          <w:i/>
          <w:sz w:val="18"/>
          <w:szCs w:val="18"/>
        </w:rPr>
      </w:pPr>
      <w:r w:rsidRPr="00BC2172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0161D6" w:rsidRPr="00BC2172" w:rsidRDefault="000161D6" w:rsidP="009429F3">
      <w:pPr>
        <w:ind w:left="4536"/>
        <w:jc w:val="both"/>
        <w:rPr>
          <w:i/>
          <w:sz w:val="20"/>
          <w:szCs w:val="20"/>
        </w:rPr>
      </w:pPr>
      <w:r w:rsidRPr="00BC2172">
        <w:rPr>
          <w:i/>
          <w:sz w:val="20"/>
          <w:szCs w:val="20"/>
        </w:rPr>
        <w:t>__________________________________________________________</w:t>
      </w:r>
    </w:p>
    <w:p w:rsidR="000161D6" w:rsidRPr="00BC2172" w:rsidRDefault="000161D6" w:rsidP="009429F3">
      <w:pPr>
        <w:ind w:left="4536"/>
        <w:jc w:val="both"/>
        <w:rPr>
          <w:i/>
          <w:sz w:val="20"/>
          <w:szCs w:val="20"/>
        </w:rPr>
      </w:pPr>
      <w:r w:rsidRPr="00BC2172">
        <w:rPr>
          <w:i/>
          <w:sz w:val="20"/>
          <w:szCs w:val="20"/>
        </w:rPr>
        <w:t>________________________________________________________</w:t>
      </w:r>
    </w:p>
    <w:p w:rsidR="000161D6" w:rsidRPr="00BC2172" w:rsidRDefault="000161D6" w:rsidP="009429F3">
      <w:pPr>
        <w:ind w:left="4536"/>
        <w:jc w:val="center"/>
        <w:rPr>
          <w:i/>
          <w:sz w:val="18"/>
          <w:szCs w:val="18"/>
        </w:rPr>
      </w:pPr>
      <w:r w:rsidRPr="00BC2172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документ, адрес места проживания)</w:t>
      </w:r>
    </w:p>
    <w:p w:rsidR="000161D6" w:rsidRPr="00BC2172" w:rsidRDefault="000161D6" w:rsidP="00C076B0">
      <w:pPr>
        <w:ind w:left="4536"/>
        <w:jc w:val="both"/>
        <w:rPr>
          <w:i/>
          <w:sz w:val="20"/>
          <w:szCs w:val="20"/>
        </w:rPr>
      </w:pPr>
      <w:r w:rsidRPr="00BC2172">
        <w:rPr>
          <w:i/>
          <w:sz w:val="20"/>
          <w:szCs w:val="20"/>
        </w:rPr>
        <w:t>__________________________________________________________</w:t>
      </w:r>
    </w:p>
    <w:p w:rsidR="000161D6" w:rsidRPr="00BC2172" w:rsidRDefault="000161D6" w:rsidP="00C076B0">
      <w:pPr>
        <w:ind w:left="4536"/>
        <w:jc w:val="center"/>
        <w:rPr>
          <w:i/>
          <w:sz w:val="18"/>
          <w:szCs w:val="18"/>
        </w:rPr>
      </w:pPr>
      <w:r w:rsidRPr="00BC2172">
        <w:rPr>
          <w:i/>
          <w:spacing w:val="-14"/>
          <w:sz w:val="18"/>
          <w:szCs w:val="18"/>
        </w:rPr>
        <w:t xml:space="preserve"> (ИНН, юридический адрес</w:t>
      </w:r>
      <w:r w:rsidRPr="00BC2172">
        <w:rPr>
          <w:i/>
          <w:sz w:val="18"/>
          <w:szCs w:val="18"/>
        </w:rPr>
        <w:t>)</w:t>
      </w:r>
    </w:p>
    <w:p w:rsidR="000161D6" w:rsidRPr="00BC2172" w:rsidRDefault="000161D6" w:rsidP="00C076B0">
      <w:pPr>
        <w:ind w:left="4536"/>
        <w:jc w:val="both"/>
        <w:rPr>
          <w:sz w:val="20"/>
          <w:szCs w:val="20"/>
        </w:rPr>
      </w:pPr>
      <w:r w:rsidRPr="00BC2172">
        <w:t>тел./факс</w:t>
      </w:r>
      <w:r w:rsidRPr="00BC2172">
        <w:rPr>
          <w:i/>
          <w:sz w:val="20"/>
          <w:szCs w:val="20"/>
        </w:rPr>
        <w:t xml:space="preserve">: </w:t>
      </w:r>
      <w:r w:rsidRPr="00BC2172">
        <w:rPr>
          <w:sz w:val="20"/>
          <w:szCs w:val="20"/>
        </w:rPr>
        <w:t>______________________________________________</w:t>
      </w:r>
    </w:p>
    <w:p w:rsidR="000161D6" w:rsidRPr="00BC2172" w:rsidRDefault="000161D6" w:rsidP="009429F3">
      <w:pPr>
        <w:spacing w:line="360" w:lineRule="auto"/>
        <w:ind w:left="4536"/>
        <w:jc w:val="both"/>
        <w:rPr>
          <w:i/>
          <w:spacing w:val="-14"/>
          <w:sz w:val="20"/>
          <w:szCs w:val="20"/>
        </w:rPr>
      </w:pPr>
    </w:p>
    <w:p w:rsidR="000161D6" w:rsidRPr="00BC2172" w:rsidRDefault="000161D6" w:rsidP="003D22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17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0161D6" w:rsidRPr="00BC2172" w:rsidRDefault="000161D6" w:rsidP="003D22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172">
        <w:rPr>
          <w:rFonts w:ascii="Times New Roman" w:hAnsi="Times New Roman" w:cs="Times New Roman"/>
          <w:b/>
          <w:sz w:val="24"/>
          <w:szCs w:val="24"/>
        </w:rPr>
        <w:t xml:space="preserve"> о выдаче разрешения на установку и эксплуатацию</w:t>
      </w:r>
    </w:p>
    <w:p w:rsidR="000161D6" w:rsidRPr="00BC2172" w:rsidRDefault="000161D6" w:rsidP="003D22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172">
        <w:rPr>
          <w:rFonts w:ascii="Times New Roman" w:hAnsi="Times New Roman" w:cs="Times New Roman"/>
          <w:b/>
          <w:sz w:val="24"/>
          <w:szCs w:val="24"/>
        </w:rPr>
        <w:t>рекламной конструкции</w:t>
      </w: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0161D6" w:rsidRPr="00BC2172" w:rsidRDefault="000161D6" w:rsidP="003D22A6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C2172">
        <w:rPr>
          <w:rFonts w:ascii="Times New Roman" w:hAnsi="Times New Roman" w:cs="Times New Roman"/>
          <w:i/>
        </w:rPr>
        <w:t>(наименование или Ф.И.О. заявителя)</w:t>
      </w: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являясь владельцем ____________________________________________________________________,</w:t>
      </w: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i/>
        </w:rPr>
      </w:pPr>
      <w:r w:rsidRPr="00BC2172">
        <w:rPr>
          <w:rFonts w:ascii="Times New Roman" w:hAnsi="Times New Roman" w:cs="Times New Roman"/>
          <w:i/>
        </w:rPr>
        <w:t xml:space="preserve">                                                          (тип рекламной конструкции)</w:t>
      </w: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и/или собственником (иным законным владельцем: _________________________________________)</w:t>
      </w:r>
    </w:p>
    <w:p w:rsidR="000161D6" w:rsidRPr="00BC2172" w:rsidRDefault="000161D6" w:rsidP="00295BC3">
      <w:pPr>
        <w:rPr>
          <w:i/>
          <w:sz w:val="20"/>
          <w:szCs w:val="20"/>
          <w:lang w:eastAsia="hi-IN" w:bidi="hi-IN"/>
        </w:rPr>
      </w:pPr>
      <w:r w:rsidRPr="00BC2172">
        <w:rPr>
          <w:i/>
          <w:sz w:val="20"/>
          <w:szCs w:val="20"/>
          <w:lang w:eastAsia="hi-IN" w:bidi="hi-IN"/>
        </w:rPr>
        <w:t xml:space="preserve">                                                        (подчеркнуть необходимое) (вид права обладания объектом недвижимости)</w:t>
      </w:r>
    </w:p>
    <w:p w:rsidR="000161D6" w:rsidRPr="00BC2172" w:rsidRDefault="000161D6" w:rsidP="00295BC3">
      <w:r w:rsidRPr="00BC2172">
        <w:t>объекта недвижимости _________________________________________________________________,</w:t>
      </w: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i/>
        </w:rPr>
      </w:pPr>
      <w:r w:rsidRPr="00BC2172">
        <w:rPr>
          <w:rFonts w:ascii="Times New Roman" w:hAnsi="Times New Roman" w:cs="Times New Roman"/>
          <w:i/>
        </w:rPr>
        <w:t xml:space="preserve">                                                       (наименование недвижимого имущества)</w:t>
      </w: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расположенного по адресу:______________________________________________________________,</w:t>
      </w: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что подтверждается ____________________________________________________________________.</w:t>
      </w:r>
    </w:p>
    <w:p w:rsidR="000161D6" w:rsidRPr="00BC2172" w:rsidRDefault="000161D6" w:rsidP="005369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Прошу в  соответствии с пунктом 9 статьи 19 Федерального закона от 13.03.2006 № 38-ФЗ «О рекламе» выдать разрешение на установку и эксплуатацию рекламной конструкции _______________________по адресу:______________________________________________________</w:t>
      </w:r>
    </w:p>
    <w:p w:rsidR="000161D6" w:rsidRPr="00BC2172" w:rsidRDefault="000161D6" w:rsidP="003D22A6">
      <w:pPr>
        <w:pStyle w:val="ConsPlusNonformat"/>
        <w:jc w:val="both"/>
        <w:rPr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_____________________________________________________________________________________.</w:t>
      </w:r>
    </w:p>
    <w:p w:rsidR="000161D6" w:rsidRPr="00BC2172" w:rsidRDefault="000161D6" w:rsidP="003D22A6">
      <w:pPr>
        <w:pStyle w:val="ConsPlusNonformat"/>
        <w:jc w:val="both"/>
        <w:rPr>
          <w:sz w:val="24"/>
          <w:szCs w:val="24"/>
        </w:rPr>
      </w:pP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Приложения:</w:t>
      </w:r>
    </w:p>
    <w:p w:rsidR="000161D6" w:rsidRPr="00BC2172" w:rsidRDefault="000161D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61D6" w:rsidRPr="00BC2172" w:rsidRDefault="000161D6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«___» ___________ 20__ г. ____________________/_______________</w:t>
      </w:r>
    </w:p>
    <w:p w:rsidR="000161D6" w:rsidRPr="00BC2172" w:rsidRDefault="000161D6" w:rsidP="009221F1">
      <w:pPr>
        <w:pStyle w:val="ConsPlusNonformat"/>
        <w:jc w:val="both"/>
        <w:rPr>
          <w:i/>
        </w:rPr>
      </w:pPr>
      <w:r w:rsidRPr="00BC2172">
        <w:rPr>
          <w:rFonts w:ascii="Times New Roman" w:hAnsi="Times New Roman" w:cs="Times New Roman"/>
          <w:i/>
        </w:rPr>
        <w:t xml:space="preserve">                          (дата)                       (Ф.И.О.)                                  (подпись)</w:t>
      </w:r>
    </w:p>
    <w:p w:rsidR="000161D6" w:rsidRPr="00BC2172" w:rsidRDefault="000161D6" w:rsidP="009221F1">
      <w:pPr>
        <w:tabs>
          <w:tab w:val="left" w:pos="3840"/>
        </w:tabs>
      </w:pPr>
      <w:r w:rsidRPr="00BC2172">
        <w:tab/>
      </w:r>
    </w:p>
    <w:p w:rsidR="000161D6" w:rsidRPr="00BC2172" w:rsidRDefault="000161D6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BC2172">
        <w:rPr>
          <w:sz w:val="20"/>
          <w:szCs w:val="20"/>
        </w:rPr>
        <w:t>Настоящим даю согласие Администрации ___________________________________________  на обработку,</w:t>
      </w:r>
    </w:p>
    <w:p w:rsidR="000161D6" w:rsidRPr="00BC2172" w:rsidRDefault="000161D6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BC2172">
        <w:rPr>
          <w:i/>
          <w:sz w:val="20"/>
          <w:szCs w:val="20"/>
        </w:rPr>
        <w:t xml:space="preserve">                                                                          (наименование муниципального образования)</w:t>
      </w:r>
    </w:p>
    <w:p w:rsidR="000161D6" w:rsidRPr="00BC2172" w:rsidRDefault="000161D6" w:rsidP="0006266D">
      <w:pPr>
        <w:spacing w:line="276" w:lineRule="auto"/>
        <w:jc w:val="both"/>
        <w:rPr>
          <w:sz w:val="20"/>
          <w:szCs w:val="20"/>
        </w:rPr>
      </w:pPr>
      <w:r w:rsidRPr="00BC2172">
        <w:rPr>
          <w:sz w:val="20"/>
          <w:szCs w:val="20"/>
        </w:rPr>
        <w:t xml:space="preserve"> включая сбор, </w:t>
      </w:r>
      <w:r w:rsidRPr="00BC2172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C2172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0161D6" w:rsidRPr="00BC2172" w:rsidRDefault="000161D6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Настоящее согласие действует ________________________________________________________________________</w:t>
      </w:r>
    </w:p>
    <w:p w:rsidR="000161D6" w:rsidRPr="00BC2172" w:rsidRDefault="000161D6" w:rsidP="009221F1">
      <w:pPr>
        <w:ind w:left="2832"/>
        <w:jc w:val="center"/>
        <w:rPr>
          <w:i/>
          <w:sz w:val="18"/>
          <w:szCs w:val="18"/>
        </w:rPr>
      </w:pPr>
      <w:r w:rsidRPr="00BC2172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0161D6" w:rsidRPr="00BC2172" w:rsidRDefault="000161D6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0161D6" w:rsidRPr="00BC2172" w:rsidRDefault="000161D6" w:rsidP="0006266D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0161D6" w:rsidRPr="00BC2172" w:rsidRDefault="000161D6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C2172">
        <w:rPr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0161D6" w:rsidRPr="00BC2172" w:rsidRDefault="000161D6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C2172">
        <w:rPr>
          <w:i/>
          <w:sz w:val="20"/>
          <w:szCs w:val="20"/>
          <w:lang w:eastAsia="en-US"/>
        </w:rPr>
        <w:t xml:space="preserve">                                                                                Подпись заявителя                                         расшифровка подписи</w:t>
      </w:r>
    </w:p>
    <w:p w:rsidR="000161D6" w:rsidRPr="00BC2172" w:rsidRDefault="000161D6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0161D6" w:rsidRPr="00BC2172" w:rsidRDefault="000161D6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C2172">
        <w:rPr>
          <w:sz w:val="20"/>
          <w:szCs w:val="20"/>
          <w:lang w:eastAsia="en-US"/>
        </w:rPr>
        <w:t xml:space="preserve">   «____»  _________ 20 ___ г.                    ________________________                    _________________________</w:t>
      </w:r>
    </w:p>
    <w:p w:rsidR="000161D6" w:rsidRPr="00BC2172" w:rsidRDefault="000161D6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C2172">
        <w:rPr>
          <w:i/>
          <w:sz w:val="20"/>
          <w:szCs w:val="20"/>
          <w:lang w:eastAsia="en-US"/>
        </w:rPr>
        <w:t xml:space="preserve">                                                                            Подпись специалиста,                                      расшифровка подписи</w:t>
      </w:r>
    </w:p>
    <w:p w:rsidR="000161D6" w:rsidRPr="00BC2172" w:rsidRDefault="000161D6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C2172">
        <w:rPr>
          <w:i/>
          <w:sz w:val="20"/>
          <w:szCs w:val="20"/>
          <w:lang w:eastAsia="en-US"/>
        </w:rPr>
        <w:t xml:space="preserve">                                                                            принявшего заявление  </w:t>
      </w:r>
    </w:p>
    <w:p w:rsidR="000161D6" w:rsidRPr="00BC2172" w:rsidRDefault="000161D6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0161D6" w:rsidRPr="00BC2172" w:rsidRDefault="000161D6" w:rsidP="00BB2A7E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 w:rsidRPr="00BC2172">
        <w:rPr>
          <w:lang w:eastAsia="en-US"/>
        </w:rPr>
        <w:t>Приложение № 1а</w:t>
      </w:r>
    </w:p>
    <w:p w:rsidR="000161D6" w:rsidRPr="00BC2172" w:rsidRDefault="000161D6" w:rsidP="00BB2A7E">
      <w:pPr>
        <w:ind w:left="4536"/>
        <w:rPr>
          <w:sz w:val="20"/>
          <w:szCs w:val="20"/>
        </w:rPr>
      </w:pPr>
      <w:r w:rsidRPr="00BC2172">
        <w:t>В Администрацию</w:t>
      </w:r>
      <w:r w:rsidRPr="00BC2172">
        <w:rPr>
          <w:sz w:val="20"/>
          <w:szCs w:val="20"/>
        </w:rPr>
        <w:t xml:space="preserve">  </w:t>
      </w:r>
      <w:r w:rsidRPr="00BC2172">
        <w:rPr>
          <w:u w:val="single"/>
        </w:rPr>
        <w:t>Лоухского муниципального района</w:t>
      </w:r>
      <w:r w:rsidRPr="00BC2172">
        <w:rPr>
          <w:sz w:val="20"/>
          <w:szCs w:val="20"/>
        </w:rPr>
        <w:t>_</w:t>
      </w:r>
    </w:p>
    <w:p w:rsidR="000161D6" w:rsidRPr="00BC2172" w:rsidRDefault="000161D6" w:rsidP="00BB2A7E">
      <w:pPr>
        <w:ind w:left="4536"/>
        <w:jc w:val="center"/>
        <w:rPr>
          <w:i/>
          <w:sz w:val="18"/>
          <w:szCs w:val="18"/>
        </w:rPr>
      </w:pPr>
      <w:r w:rsidRPr="00BC2172">
        <w:rPr>
          <w:i/>
          <w:sz w:val="18"/>
          <w:szCs w:val="18"/>
        </w:rPr>
        <w:t xml:space="preserve"> (наименование муниципального образования)</w:t>
      </w:r>
    </w:p>
    <w:p w:rsidR="000161D6" w:rsidRPr="00BC2172" w:rsidRDefault="000161D6" w:rsidP="00BB2A7E">
      <w:pPr>
        <w:spacing w:before="120"/>
        <w:ind w:left="4536"/>
        <w:rPr>
          <w:sz w:val="20"/>
          <w:szCs w:val="20"/>
        </w:rPr>
      </w:pPr>
      <w:r w:rsidRPr="00BC2172">
        <w:t>От</w:t>
      </w:r>
      <w:r w:rsidRPr="00BC2172">
        <w:rPr>
          <w:sz w:val="20"/>
          <w:szCs w:val="20"/>
        </w:rPr>
        <w:t xml:space="preserve"> _</w:t>
      </w:r>
      <w:r w:rsidRPr="00BC2172">
        <w:rPr>
          <w:u w:val="single"/>
        </w:rPr>
        <w:t>Иванова Ивана Ивановича</w:t>
      </w:r>
      <w:r w:rsidRPr="00BC2172">
        <w:t>_____________________</w:t>
      </w:r>
    </w:p>
    <w:p w:rsidR="000161D6" w:rsidRPr="00BC2172" w:rsidRDefault="000161D6" w:rsidP="00BB2A7E">
      <w:pPr>
        <w:ind w:left="4536"/>
        <w:jc w:val="center"/>
        <w:rPr>
          <w:i/>
          <w:sz w:val="18"/>
          <w:szCs w:val="18"/>
        </w:rPr>
      </w:pPr>
      <w:r w:rsidRPr="00BC2172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0161D6" w:rsidRPr="00BC2172" w:rsidRDefault="000161D6" w:rsidP="00BB2A7E">
      <w:pPr>
        <w:ind w:left="4536"/>
        <w:jc w:val="both"/>
        <w:rPr>
          <w:i/>
          <w:sz w:val="20"/>
          <w:szCs w:val="20"/>
        </w:rPr>
      </w:pPr>
      <w:r w:rsidRPr="00BC2172">
        <w:rPr>
          <w:i/>
          <w:sz w:val="20"/>
          <w:szCs w:val="20"/>
          <w:u w:val="single"/>
        </w:rPr>
        <w:t>Паспорт гражданина РФ 01010 111111 , 01.01.2010, ТП УФМС России по Республике Карелия в Лоухском районе, Республика Карелия, Лоухский район, пгт.Лоухи, ул.Советская д.1, кВ.1</w:t>
      </w:r>
    </w:p>
    <w:p w:rsidR="000161D6" w:rsidRPr="00BC2172" w:rsidRDefault="000161D6" w:rsidP="00BB2A7E">
      <w:pPr>
        <w:ind w:left="4536"/>
        <w:jc w:val="center"/>
        <w:rPr>
          <w:i/>
          <w:sz w:val="18"/>
          <w:szCs w:val="18"/>
        </w:rPr>
      </w:pPr>
      <w:r w:rsidRPr="00BC2172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документ, адрес места проживания)</w:t>
      </w:r>
    </w:p>
    <w:p w:rsidR="000161D6" w:rsidRPr="00BC2172" w:rsidRDefault="000161D6" w:rsidP="00BB2A7E">
      <w:pPr>
        <w:ind w:left="4536"/>
        <w:jc w:val="both"/>
        <w:rPr>
          <w:i/>
          <w:sz w:val="20"/>
          <w:szCs w:val="20"/>
        </w:rPr>
      </w:pPr>
      <w:r w:rsidRPr="00BC2172">
        <w:rPr>
          <w:i/>
          <w:sz w:val="20"/>
          <w:szCs w:val="20"/>
          <w:u w:val="single"/>
        </w:rPr>
        <w:t>1018000000000</w:t>
      </w:r>
      <w:r w:rsidRPr="00BC2172">
        <w:rPr>
          <w:i/>
          <w:sz w:val="20"/>
          <w:szCs w:val="20"/>
        </w:rPr>
        <w:t>____________________________________________</w:t>
      </w:r>
    </w:p>
    <w:p w:rsidR="000161D6" w:rsidRPr="00BC2172" w:rsidRDefault="000161D6" w:rsidP="00BB2A7E">
      <w:pPr>
        <w:ind w:left="4536"/>
        <w:jc w:val="center"/>
        <w:rPr>
          <w:i/>
          <w:sz w:val="18"/>
          <w:szCs w:val="18"/>
        </w:rPr>
      </w:pPr>
      <w:r w:rsidRPr="00BC2172">
        <w:rPr>
          <w:i/>
          <w:spacing w:val="-14"/>
          <w:sz w:val="18"/>
          <w:szCs w:val="18"/>
        </w:rPr>
        <w:t xml:space="preserve"> (ИНН, юридический адрес</w:t>
      </w:r>
      <w:r w:rsidRPr="00BC2172">
        <w:rPr>
          <w:i/>
          <w:sz w:val="18"/>
          <w:szCs w:val="18"/>
        </w:rPr>
        <w:t>)</w:t>
      </w:r>
    </w:p>
    <w:p w:rsidR="000161D6" w:rsidRPr="00BC2172" w:rsidRDefault="000161D6" w:rsidP="00BB2A7E">
      <w:pPr>
        <w:ind w:left="4536"/>
        <w:jc w:val="both"/>
        <w:rPr>
          <w:sz w:val="20"/>
          <w:szCs w:val="20"/>
        </w:rPr>
      </w:pPr>
      <w:r w:rsidRPr="00BC2172">
        <w:t>тел./факс</w:t>
      </w:r>
      <w:r w:rsidRPr="00BC2172">
        <w:rPr>
          <w:i/>
          <w:sz w:val="20"/>
          <w:szCs w:val="20"/>
        </w:rPr>
        <w:t xml:space="preserve">: </w:t>
      </w:r>
      <w:r w:rsidRPr="00BC2172">
        <w:rPr>
          <w:sz w:val="20"/>
          <w:szCs w:val="20"/>
          <w:u w:val="single"/>
        </w:rPr>
        <w:t>8(81439) 51-111</w:t>
      </w:r>
      <w:r w:rsidRPr="00BC2172">
        <w:rPr>
          <w:sz w:val="20"/>
          <w:szCs w:val="20"/>
        </w:rPr>
        <w:t>__________________________________</w:t>
      </w:r>
    </w:p>
    <w:p w:rsidR="000161D6" w:rsidRPr="00BC2172" w:rsidRDefault="000161D6" w:rsidP="00BB2A7E">
      <w:pPr>
        <w:spacing w:line="360" w:lineRule="auto"/>
        <w:ind w:left="4536"/>
        <w:jc w:val="both"/>
        <w:rPr>
          <w:i/>
          <w:spacing w:val="-14"/>
          <w:sz w:val="20"/>
          <w:szCs w:val="20"/>
        </w:rPr>
      </w:pPr>
    </w:p>
    <w:p w:rsidR="000161D6" w:rsidRPr="00BC2172" w:rsidRDefault="000161D6" w:rsidP="00BB2A7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172"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0161D6" w:rsidRPr="00BC2172" w:rsidRDefault="000161D6" w:rsidP="00BB2A7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17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0161D6" w:rsidRPr="00BC2172" w:rsidRDefault="000161D6" w:rsidP="00BB2A7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172">
        <w:rPr>
          <w:rFonts w:ascii="Times New Roman" w:hAnsi="Times New Roman" w:cs="Times New Roman"/>
          <w:b/>
          <w:sz w:val="24"/>
          <w:szCs w:val="24"/>
        </w:rPr>
        <w:t xml:space="preserve"> о выдаче разрешения на установку и эксплуатацию</w:t>
      </w:r>
    </w:p>
    <w:p w:rsidR="000161D6" w:rsidRPr="00BC2172" w:rsidRDefault="000161D6" w:rsidP="00BB2A7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172">
        <w:rPr>
          <w:rFonts w:ascii="Times New Roman" w:hAnsi="Times New Roman" w:cs="Times New Roman"/>
          <w:b/>
          <w:sz w:val="24"/>
          <w:szCs w:val="24"/>
        </w:rPr>
        <w:t>рекламной конструкции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i/>
          <w:sz w:val="24"/>
          <w:szCs w:val="24"/>
          <w:u w:val="single"/>
        </w:rPr>
        <w:t>Иванов Иван Иванович</w:t>
      </w:r>
      <w:r w:rsidRPr="00BC217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0161D6" w:rsidRPr="00BC2172" w:rsidRDefault="000161D6" w:rsidP="00BB2A7E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C2172">
        <w:rPr>
          <w:rFonts w:ascii="Times New Roman" w:hAnsi="Times New Roman" w:cs="Times New Roman"/>
          <w:i/>
        </w:rPr>
        <w:t>(наименование или Ф.И.О. заявителя)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являясь владельцем __</w:t>
      </w:r>
      <w:r w:rsidRPr="00BC2172">
        <w:rPr>
          <w:rFonts w:ascii="Times New Roman" w:hAnsi="Times New Roman" w:cs="Times New Roman"/>
          <w:sz w:val="24"/>
          <w:szCs w:val="24"/>
          <w:u w:val="single"/>
        </w:rPr>
        <w:t>рекламного щита</w:t>
      </w:r>
      <w:r w:rsidRPr="00BC2172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i/>
        </w:rPr>
      </w:pPr>
      <w:r w:rsidRPr="00BC2172">
        <w:rPr>
          <w:rFonts w:ascii="Times New Roman" w:hAnsi="Times New Roman" w:cs="Times New Roman"/>
          <w:i/>
        </w:rPr>
        <w:t xml:space="preserve">                                                          (тип рекламной конструкции)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и/или собственником (иным законным владельцем: _________________________________________)</w:t>
      </w:r>
    </w:p>
    <w:p w:rsidR="000161D6" w:rsidRPr="00BC2172" w:rsidRDefault="000161D6" w:rsidP="00BB2A7E">
      <w:pPr>
        <w:rPr>
          <w:i/>
          <w:sz w:val="20"/>
          <w:szCs w:val="20"/>
          <w:lang w:eastAsia="hi-IN" w:bidi="hi-IN"/>
        </w:rPr>
      </w:pPr>
      <w:r w:rsidRPr="00BC2172">
        <w:rPr>
          <w:i/>
          <w:sz w:val="20"/>
          <w:szCs w:val="20"/>
          <w:lang w:eastAsia="hi-IN" w:bidi="hi-IN"/>
        </w:rPr>
        <w:t xml:space="preserve">                                                        (подчеркнуть необходимое) (вид права обладания объектом недвижимости)</w:t>
      </w:r>
    </w:p>
    <w:p w:rsidR="000161D6" w:rsidRPr="00BC2172" w:rsidRDefault="000161D6" w:rsidP="00BB2A7E">
      <w:r w:rsidRPr="00BC2172">
        <w:t>объекта недвижимости _________________________________________________________________,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i/>
        </w:rPr>
      </w:pPr>
      <w:r w:rsidRPr="00BC2172">
        <w:rPr>
          <w:rFonts w:ascii="Times New Roman" w:hAnsi="Times New Roman" w:cs="Times New Roman"/>
          <w:i/>
        </w:rPr>
        <w:t xml:space="preserve">                                                       (наименование недвижимого имущества)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расположенного по адресу:______________________________________________________________,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что подтверждается ____________________________________________________________________.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 xml:space="preserve">Прошу в  соответствии с пунктом 9 статьи 19 Федерального закона от 13.03.2006 № 38-ФЗ «О рекламе» выдать разрешение на установку и эксплуатацию рекламной конструкции: </w:t>
      </w:r>
      <w:r w:rsidRPr="00BC2172">
        <w:rPr>
          <w:rFonts w:ascii="Times New Roman" w:hAnsi="Times New Roman" w:cs="Times New Roman"/>
          <w:i/>
          <w:sz w:val="24"/>
          <w:szCs w:val="24"/>
          <w:u w:val="single"/>
        </w:rPr>
        <w:t xml:space="preserve">рекламный щит, площадь информационного поля </w:t>
      </w:r>
      <w:smartTag w:uri="urn:schemas-microsoft-com:office:smarttags" w:element="metricconverter">
        <w:smartTagPr>
          <w:attr w:name="ProductID" w:val="18 м"/>
        </w:smartTagPr>
        <w:r w:rsidRPr="00BC2172">
          <w:rPr>
            <w:rFonts w:ascii="Times New Roman" w:hAnsi="Times New Roman" w:cs="Times New Roman"/>
            <w:i/>
            <w:sz w:val="24"/>
            <w:szCs w:val="24"/>
            <w:u w:val="single"/>
          </w:rPr>
          <w:t>18 м</w:t>
        </w:r>
      </w:smartTag>
      <w:r w:rsidRPr="00BC2172">
        <w:rPr>
          <w:rFonts w:ascii="Times New Roman" w:hAnsi="Times New Roman" w:cs="Times New Roman"/>
          <w:i/>
          <w:sz w:val="24"/>
          <w:szCs w:val="24"/>
          <w:u w:val="single"/>
        </w:rPr>
        <w:t>.кв.</w:t>
      </w:r>
      <w:r w:rsidRPr="00BC21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2172">
        <w:rPr>
          <w:rFonts w:ascii="Times New Roman" w:hAnsi="Times New Roman" w:cs="Times New Roman"/>
          <w:sz w:val="24"/>
          <w:szCs w:val="24"/>
        </w:rPr>
        <w:t>по адресу:</w:t>
      </w:r>
      <w:r w:rsidRPr="00BC2172">
        <w:rPr>
          <w:i/>
          <w:u w:val="single"/>
        </w:rPr>
        <w:t xml:space="preserve"> </w:t>
      </w:r>
      <w:r w:rsidRPr="00BC2172">
        <w:rPr>
          <w:rFonts w:ascii="Times New Roman" w:hAnsi="Times New Roman" w:cs="Times New Roman"/>
          <w:i/>
          <w:sz w:val="24"/>
          <w:szCs w:val="24"/>
          <w:u w:val="single"/>
        </w:rPr>
        <w:t>Республика Карелия, Лоухский район, пгт.Лоухи, ул.Советская д.1</w:t>
      </w:r>
      <w:r w:rsidRPr="00BC2172">
        <w:rPr>
          <w:rFonts w:ascii="Times New Roman" w:hAnsi="Times New Roman" w:cs="Times New Roman"/>
          <w:sz w:val="24"/>
          <w:szCs w:val="24"/>
        </w:rPr>
        <w:t>____________________________________________________________.</w:t>
      </w:r>
    </w:p>
    <w:p w:rsidR="000161D6" w:rsidRPr="00BC2172" w:rsidRDefault="000161D6" w:rsidP="00BB2A7E">
      <w:pPr>
        <w:pStyle w:val="ConsPlusNonformat"/>
        <w:jc w:val="both"/>
        <w:rPr>
          <w:sz w:val="24"/>
          <w:szCs w:val="24"/>
        </w:rPr>
      </w:pP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>Приложения:</w:t>
      </w:r>
    </w:p>
    <w:p w:rsidR="000161D6" w:rsidRPr="00BC2172" w:rsidRDefault="000161D6" w:rsidP="0040742D">
      <w:pPr>
        <w:numPr>
          <w:ilvl w:val="0"/>
          <w:numId w:val="17"/>
        </w:numPr>
        <w:rPr>
          <w:sz w:val="20"/>
          <w:szCs w:val="20"/>
          <w:lang w:eastAsia="hi-IN" w:bidi="hi-IN"/>
        </w:rPr>
      </w:pPr>
      <w:r w:rsidRPr="00BC2172">
        <w:rPr>
          <w:sz w:val="20"/>
          <w:szCs w:val="20"/>
          <w:lang w:eastAsia="hi-IN" w:bidi="hi-IN"/>
        </w:rPr>
        <w:t>Договор от 01.01.2017г.;</w:t>
      </w:r>
    </w:p>
    <w:p w:rsidR="000161D6" w:rsidRPr="00BC2172" w:rsidRDefault="000161D6" w:rsidP="0040742D">
      <w:pPr>
        <w:numPr>
          <w:ilvl w:val="0"/>
          <w:numId w:val="17"/>
        </w:numPr>
        <w:rPr>
          <w:sz w:val="20"/>
          <w:szCs w:val="20"/>
          <w:lang w:eastAsia="hi-IN" w:bidi="hi-IN"/>
        </w:rPr>
      </w:pPr>
      <w:r w:rsidRPr="00BC2172">
        <w:rPr>
          <w:sz w:val="20"/>
          <w:szCs w:val="20"/>
          <w:lang w:eastAsia="hi-IN" w:bidi="hi-IN"/>
        </w:rPr>
        <w:t>Технический паспорт рекламной конструкции;</w:t>
      </w:r>
    </w:p>
    <w:p w:rsidR="000161D6" w:rsidRPr="00BC2172" w:rsidRDefault="000161D6" w:rsidP="0040742D">
      <w:pPr>
        <w:numPr>
          <w:ilvl w:val="0"/>
          <w:numId w:val="17"/>
        </w:numPr>
        <w:rPr>
          <w:sz w:val="20"/>
          <w:szCs w:val="20"/>
          <w:lang w:eastAsia="hi-IN" w:bidi="hi-IN"/>
        </w:rPr>
      </w:pPr>
      <w:r w:rsidRPr="00BC2172">
        <w:rPr>
          <w:sz w:val="20"/>
          <w:szCs w:val="20"/>
          <w:lang w:eastAsia="hi-IN" w:bidi="hi-IN"/>
        </w:rPr>
        <w:t>Фото рекламной конструкции;</w:t>
      </w:r>
    </w:p>
    <w:p w:rsidR="000161D6" w:rsidRPr="00BC2172" w:rsidRDefault="000161D6" w:rsidP="0040742D">
      <w:pPr>
        <w:ind w:left="720"/>
        <w:rPr>
          <w:sz w:val="20"/>
          <w:szCs w:val="20"/>
          <w:lang w:eastAsia="hi-IN" w:bidi="hi-IN"/>
        </w:rPr>
      </w:pP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2172">
        <w:rPr>
          <w:rFonts w:ascii="Times New Roman" w:hAnsi="Times New Roman" w:cs="Times New Roman"/>
          <w:sz w:val="24"/>
          <w:szCs w:val="24"/>
        </w:rPr>
        <w:t xml:space="preserve"> «___» ___________ 20__ г. ____________________/_______________</w:t>
      </w:r>
    </w:p>
    <w:p w:rsidR="000161D6" w:rsidRPr="00BC2172" w:rsidRDefault="000161D6" w:rsidP="00BB2A7E">
      <w:pPr>
        <w:pStyle w:val="ConsPlusNonformat"/>
        <w:jc w:val="both"/>
        <w:rPr>
          <w:i/>
        </w:rPr>
      </w:pPr>
      <w:r w:rsidRPr="00BC2172">
        <w:rPr>
          <w:rFonts w:ascii="Times New Roman" w:hAnsi="Times New Roman" w:cs="Times New Roman"/>
          <w:i/>
        </w:rPr>
        <w:t xml:space="preserve">                          (дата)                       (Ф.И.О.)                                  (подпись)</w:t>
      </w:r>
    </w:p>
    <w:p w:rsidR="000161D6" w:rsidRPr="00BC2172" w:rsidRDefault="000161D6" w:rsidP="00BB2A7E">
      <w:pPr>
        <w:spacing w:line="276" w:lineRule="auto"/>
        <w:ind w:firstLine="851"/>
        <w:jc w:val="both"/>
        <w:rPr>
          <w:sz w:val="20"/>
          <w:szCs w:val="20"/>
        </w:rPr>
      </w:pPr>
      <w:r w:rsidRPr="00BC2172">
        <w:rPr>
          <w:sz w:val="20"/>
          <w:szCs w:val="20"/>
        </w:rPr>
        <w:t>Настоящим даю согласие Администрации ___________________________________________  на обработку,</w:t>
      </w:r>
    </w:p>
    <w:p w:rsidR="000161D6" w:rsidRPr="00BC2172" w:rsidRDefault="000161D6" w:rsidP="00BB2A7E">
      <w:pPr>
        <w:spacing w:line="276" w:lineRule="auto"/>
        <w:ind w:firstLine="851"/>
        <w:jc w:val="both"/>
        <w:rPr>
          <w:sz w:val="20"/>
          <w:szCs w:val="20"/>
        </w:rPr>
      </w:pPr>
      <w:r w:rsidRPr="00BC2172">
        <w:rPr>
          <w:i/>
          <w:sz w:val="20"/>
          <w:szCs w:val="20"/>
        </w:rPr>
        <w:t xml:space="preserve">                                                                          (наименование муниципального образования)</w:t>
      </w:r>
    </w:p>
    <w:p w:rsidR="000161D6" w:rsidRPr="00BC2172" w:rsidRDefault="000161D6" w:rsidP="00BB2A7E">
      <w:pPr>
        <w:spacing w:line="276" w:lineRule="auto"/>
        <w:jc w:val="both"/>
        <w:rPr>
          <w:sz w:val="20"/>
          <w:szCs w:val="20"/>
        </w:rPr>
      </w:pPr>
      <w:r w:rsidRPr="00BC2172">
        <w:rPr>
          <w:sz w:val="20"/>
          <w:szCs w:val="20"/>
        </w:rPr>
        <w:t xml:space="preserve"> включая сбор, </w:t>
      </w:r>
      <w:r w:rsidRPr="00BC2172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C2172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0161D6" w:rsidRPr="00BC2172" w:rsidRDefault="000161D6" w:rsidP="00BB2A7E">
      <w:pPr>
        <w:pStyle w:val="ConsPlusNonformat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Настоящее согласие действует ________________________________________________________________________</w:t>
      </w:r>
    </w:p>
    <w:p w:rsidR="000161D6" w:rsidRPr="00BC2172" w:rsidRDefault="000161D6" w:rsidP="00BB2A7E">
      <w:pPr>
        <w:ind w:left="2832"/>
        <w:jc w:val="center"/>
        <w:rPr>
          <w:i/>
          <w:sz w:val="18"/>
          <w:szCs w:val="18"/>
        </w:rPr>
      </w:pPr>
      <w:r w:rsidRPr="00BC2172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0161D6" w:rsidRPr="00BC2172" w:rsidRDefault="000161D6" w:rsidP="00BB2A7E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0161D6" w:rsidRPr="00BC2172" w:rsidRDefault="000161D6" w:rsidP="00BB2A7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C2172">
        <w:rPr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0161D6" w:rsidRPr="00BC2172" w:rsidRDefault="000161D6" w:rsidP="00BB2A7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C2172">
        <w:rPr>
          <w:i/>
          <w:sz w:val="20"/>
          <w:szCs w:val="20"/>
          <w:lang w:eastAsia="en-US"/>
        </w:rPr>
        <w:t xml:space="preserve">                                                                                Подпись заявителя                                         расшифровка подписи</w:t>
      </w:r>
    </w:p>
    <w:p w:rsidR="000161D6" w:rsidRPr="00BC2172" w:rsidRDefault="000161D6" w:rsidP="00BB2A7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0161D6" w:rsidRPr="00BC2172" w:rsidRDefault="000161D6" w:rsidP="00BB2A7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C2172">
        <w:rPr>
          <w:sz w:val="20"/>
          <w:szCs w:val="20"/>
          <w:lang w:eastAsia="en-US"/>
        </w:rPr>
        <w:t xml:space="preserve">   «____»  _________ 20 ___ г.                    ________________________                    _________________________</w:t>
      </w:r>
    </w:p>
    <w:p w:rsidR="000161D6" w:rsidRPr="00BC2172" w:rsidRDefault="000161D6" w:rsidP="00BB2A7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C2172">
        <w:rPr>
          <w:i/>
          <w:sz w:val="20"/>
          <w:szCs w:val="20"/>
          <w:lang w:eastAsia="en-US"/>
        </w:rPr>
        <w:t xml:space="preserve">                                                                            Подпись специалиста,                                      расшифровка подписи</w:t>
      </w:r>
    </w:p>
    <w:p w:rsidR="000161D6" w:rsidRPr="00BC2172" w:rsidRDefault="000161D6" w:rsidP="00BB2A7E">
      <w:pPr>
        <w:tabs>
          <w:tab w:val="left" w:pos="3555"/>
        </w:tabs>
        <w:ind w:right="251"/>
        <w:rPr>
          <w:sz w:val="20"/>
          <w:szCs w:val="20"/>
        </w:rPr>
      </w:pPr>
      <w:r w:rsidRPr="00BC2172">
        <w:rPr>
          <w:i/>
          <w:sz w:val="20"/>
          <w:szCs w:val="20"/>
          <w:lang w:eastAsia="en-US"/>
        </w:rPr>
        <w:t xml:space="preserve">                                                                            принявшего заявление      </w:t>
      </w:r>
    </w:p>
    <w:p w:rsidR="000161D6" w:rsidRPr="00BC2172" w:rsidRDefault="000161D6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C2172">
        <w:rPr>
          <w:i/>
          <w:sz w:val="20"/>
          <w:szCs w:val="20"/>
          <w:lang w:eastAsia="en-US"/>
        </w:rPr>
        <w:t xml:space="preserve">              </w:t>
      </w:r>
    </w:p>
    <w:p w:rsidR="000161D6" w:rsidRDefault="000161D6" w:rsidP="00FD284D">
      <w:pPr>
        <w:tabs>
          <w:tab w:val="left" w:pos="6090"/>
        </w:tabs>
        <w:jc w:val="right"/>
      </w:pPr>
      <w:r>
        <w:t xml:space="preserve">          </w:t>
      </w:r>
      <w:r>
        <w:tab/>
        <w:t>Приложение № 2</w:t>
      </w:r>
      <w:r>
        <w:tab/>
        <w:t xml:space="preserve"> </w:t>
      </w:r>
    </w:p>
    <w:p w:rsidR="000161D6" w:rsidRPr="00AB248C" w:rsidRDefault="000161D6" w:rsidP="00FD284D">
      <w:pPr>
        <w:tabs>
          <w:tab w:val="left" w:pos="6090"/>
        </w:tabs>
        <w:jc w:val="right"/>
      </w:pPr>
      <w:r>
        <w:tab/>
      </w:r>
      <w:r w:rsidRPr="00AB248C">
        <w:t>Главе Администрации Лоухского</w:t>
      </w:r>
      <w:r>
        <w:t xml:space="preserve">                                                                  </w:t>
      </w:r>
      <w:r>
        <w:tab/>
      </w:r>
      <w:r w:rsidRPr="00AB248C">
        <w:t>муниципального района</w:t>
      </w:r>
    </w:p>
    <w:p w:rsidR="000161D6" w:rsidRPr="00AB248C" w:rsidRDefault="000161D6" w:rsidP="00FD284D">
      <w:pPr>
        <w:tabs>
          <w:tab w:val="left" w:pos="6090"/>
        </w:tabs>
        <w:jc w:val="righ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7.45pt;margin-top:11.25pt;width:201.7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CZIAIAAD8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"/>
        </w:pict>
      </w:r>
    </w:p>
    <w:p w:rsidR="000161D6" w:rsidRPr="00AB248C" w:rsidRDefault="000161D6" w:rsidP="00FD284D">
      <w:pPr>
        <w:tabs>
          <w:tab w:val="left" w:pos="6090"/>
        </w:tabs>
        <w:jc w:val="right"/>
      </w:pPr>
      <w:r w:rsidRPr="00AB248C">
        <w:t xml:space="preserve">                                  от________________________________</w:t>
      </w:r>
    </w:p>
    <w:p w:rsidR="000161D6" w:rsidRPr="00AB248C" w:rsidRDefault="000161D6" w:rsidP="00FD284D">
      <w:pPr>
        <w:tabs>
          <w:tab w:val="left" w:pos="6090"/>
        </w:tabs>
        <w:jc w:val="right"/>
      </w:pPr>
      <w:r w:rsidRPr="00AB248C">
        <w:t xml:space="preserve">  (Ф.И.О., место проживания, контактный телефон)</w:t>
      </w:r>
    </w:p>
    <w:p w:rsidR="000161D6" w:rsidRPr="00AB248C" w:rsidRDefault="000161D6" w:rsidP="00FD284D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FD284D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FD284D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FD284D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843B4E"/>
    <w:p w:rsidR="000161D6" w:rsidRPr="00AB248C" w:rsidRDefault="000161D6" w:rsidP="00843B4E"/>
    <w:p w:rsidR="000161D6" w:rsidRPr="00AB248C" w:rsidRDefault="000161D6" w:rsidP="00843B4E">
      <w:pPr>
        <w:jc w:val="center"/>
        <w:rPr>
          <w:b/>
        </w:rPr>
      </w:pPr>
      <w:r w:rsidRPr="00AB248C">
        <w:rPr>
          <w:b/>
        </w:rPr>
        <w:t xml:space="preserve">Заявление о выдаче разрешения </w:t>
      </w:r>
    </w:p>
    <w:p w:rsidR="000161D6" w:rsidRPr="00AB248C" w:rsidRDefault="000161D6" w:rsidP="00843B4E">
      <w:pPr>
        <w:jc w:val="center"/>
        <w:rPr>
          <w:b/>
        </w:rPr>
      </w:pPr>
      <w:r w:rsidRPr="00AB248C">
        <w:rPr>
          <w:b/>
        </w:rPr>
        <w:t>на установку и эксплуатацию рекламной конструкции</w:t>
      </w:r>
    </w:p>
    <w:p w:rsidR="000161D6" w:rsidRPr="00AB248C" w:rsidRDefault="000161D6" w:rsidP="00843B4E">
      <w:pPr>
        <w:jc w:val="center"/>
        <w:rPr>
          <w:b/>
        </w:rPr>
      </w:pPr>
      <w:r w:rsidRPr="00AB248C">
        <w:rPr>
          <w:b/>
        </w:rPr>
        <w:t>(для физических лиц)</w:t>
      </w:r>
    </w:p>
    <w:p w:rsidR="000161D6" w:rsidRPr="00AB248C" w:rsidRDefault="000161D6" w:rsidP="00843B4E">
      <w:pPr>
        <w:jc w:val="center"/>
        <w:rPr>
          <w:b/>
        </w:rPr>
      </w:pPr>
    </w:p>
    <w:p w:rsidR="000161D6" w:rsidRPr="00AB248C" w:rsidRDefault="000161D6" w:rsidP="00843B4E">
      <w:pPr>
        <w:ind w:firstLine="567"/>
        <w:jc w:val="both"/>
      </w:pPr>
      <w:r w:rsidRPr="00AB248C">
        <w:t>В соответствии со статьей 19 Федерального закона от 13.03.2006 г. № 38-ФЗ «О рекламе» прошу выдать разрешение на установку рекламной конструкции.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СВЕДЕНИЯ О МЕСТЕ УСТАНОВКИ И ЭКСПЛУАТАЦИИ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РЕКЛАМНОЙ КОНСТРУКЦИИ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Адрес рекламного места ____________________________________________________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Вид рекламной конструкции _________________________________________________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Место размещения рекламной конструкции 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___________________________________________________________________________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(на фасаде здания, строения, сооружении, на земельном участке)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Общая площадь информационного поля, кв. м 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Срок размещения рекламной конструкции   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noProof/>
        </w:rPr>
        <w:pict>
          <v:shape id="_x0000_s1027" type="#_x0000_t32" style="position:absolute;left:0;text-align:left;margin-left:-.3pt;margin-top:14pt;width:469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Xsb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bZLCxoMK6AuErtbBiRntSLedb0u0NKVx1RLY/Rr2cDyVnISN6khIszUGY/fNYMYggU&#10;iNs6NbYPkLAHdIqknG+k8JNHFD7OlvPpfA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"/>
        </w:pic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5000" w:type="pct"/>
        <w:tblLook w:val="01E0"/>
      </w:tblPr>
      <w:tblGrid>
        <w:gridCol w:w="6895"/>
        <w:gridCol w:w="541"/>
        <w:gridCol w:w="2912"/>
      </w:tblGrid>
      <w:tr w:rsidR="000161D6" w:rsidRPr="00AB248C" w:rsidTr="00843B4E">
        <w:tc>
          <w:tcPr>
            <w:tcW w:w="62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>
            <w:r w:rsidRPr="00AB248C">
              <w:t>Способ получения результатов предоставления муниципальной услуги:</w:t>
            </w:r>
          </w:p>
        </w:tc>
        <w:tc>
          <w:tcPr>
            <w:tcW w:w="31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>
            <w:r w:rsidRPr="00AB248C">
              <w:t> лично</w:t>
            </w:r>
          </w:p>
          <w:p w:rsidR="000161D6" w:rsidRPr="00AB248C" w:rsidRDefault="000161D6" w:rsidP="00843B4E">
            <w:r w:rsidRPr="00AB248C">
              <w:t> почтовым отправлением</w:t>
            </w:r>
          </w:p>
        </w:tc>
      </w:tr>
      <w:tr w:rsidR="000161D6" w:rsidRPr="00AB248C" w:rsidTr="00843B4E">
        <w:tc>
          <w:tcPr>
            <w:tcW w:w="67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/>
          <w:p w:rsidR="000161D6" w:rsidRPr="00AB248C" w:rsidRDefault="000161D6" w:rsidP="00843B4E">
            <w:r>
              <w:rPr>
                <w:noProof/>
              </w:rPr>
              <w:pict>
                <v:shape id="_x0000_s1028" type="#_x0000_t32" style="position:absolute;margin-left:310.2pt;margin-top:35.85pt;width:162.7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"/>
              </w:pict>
            </w:r>
            <w:r w:rsidRPr="00AB248C">
              <w:t>Все согласования, необходимые для получения разрешения на установку рекламной конструкции, обязуюсь получить самостоятельно:</w:t>
            </w:r>
          </w:p>
        </w:tc>
        <w:tc>
          <w:tcPr>
            <w:tcW w:w="26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/>
        </w:tc>
      </w:tr>
      <w:tr w:rsidR="000161D6" w:rsidRPr="00B27338" w:rsidTr="00843B4E">
        <w:tc>
          <w:tcPr>
            <w:tcW w:w="67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B27338" w:rsidRDefault="000161D6" w:rsidP="00843B4E"/>
        </w:tc>
        <w:tc>
          <w:tcPr>
            <w:tcW w:w="26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B27338" w:rsidRDefault="000161D6" w:rsidP="00843B4E">
            <w:pPr>
              <w:jc w:val="center"/>
            </w:pPr>
            <w:r w:rsidRPr="00B27338">
              <w:t>(подпись)</w:t>
            </w:r>
          </w:p>
        </w:tc>
      </w:tr>
    </w:tbl>
    <w:p w:rsidR="000161D6" w:rsidRPr="00B27338" w:rsidRDefault="000161D6" w:rsidP="00843B4E">
      <w:pPr>
        <w:pStyle w:val="BodyTextIndent2"/>
        <w:tabs>
          <w:tab w:val="left" w:pos="851"/>
        </w:tabs>
        <w:spacing w:after="0" w:line="240" w:lineRule="auto"/>
        <w:ind w:left="0"/>
        <w:rPr>
          <w:b/>
        </w:rPr>
      </w:pPr>
      <w:r w:rsidRPr="00B27338">
        <w:rPr>
          <w:b/>
        </w:rPr>
        <w:t>Приложения</w:t>
      </w:r>
      <w:r w:rsidRPr="00B27338">
        <w:rPr>
          <w:b/>
          <w:lang w:val="en-US"/>
        </w:rPr>
        <w:t>:</w:t>
      </w:r>
    </w:p>
    <w:tbl>
      <w:tblPr>
        <w:tblW w:w="0" w:type="auto"/>
        <w:tblBorders>
          <w:insideH w:val="single" w:sz="4" w:space="0" w:color="auto"/>
        </w:tblBorders>
        <w:tblLook w:val="00A0"/>
      </w:tblPr>
      <w:tblGrid>
        <w:gridCol w:w="9798"/>
      </w:tblGrid>
      <w:tr w:rsidR="000161D6" w:rsidRPr="00B27338" w:rsidTr="00843B4E">
        <w:tc>
          <w:tcPr>
            <w:tcW w:w="9571" w:type="dxa"/>
          </w:tcPr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  <w:r w:rsidRPr="000B1049">
              <w:rPr>
                <w:b/>
              </w:rPr>
              <w:t>1.</w:t>
            </w:r>
          </w:p>
        </w:tc>
      </w:tr>
      <w:tr w:rsidR="000161D6" w:rsidRPr="00B27338" w:rsidTr="00843B4E">
        <w:tc>
          <w:tcPr>
            <w:tcW w:w="9571" w:type="dxa"/>
          </w:tcPr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  <w:r w:rsidRPr="000B1049">
              <w:rPr>
                <w:b/>
              </w:rPr>
              <w:t>2.</w:t>
            </w:r>
          </w:p>
        </w:tc>
      </w:tr>
      <w:tr w:rsidR="000161D6" w:rsidRPr="00B27338" w:rsidTr="00843B4E">
        <w:tc>
          <w:tcPr>
            <w:tcW w:w="9571" w:type="dxa"/>
          </w:tcPr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  <w:r w:rsidRPr="000B1049">
              <w:rPr>
                <w:b/>
              </w:rPr>
              <w:t>3.</w:t>
            </w:r>
          </w:p>
        </w:tc>
      </w:tr>
      <w:tr w:rsidR="000161D6" w:rsidRPr="00B27338" w:rsidTr="00843B4E">
        <w:tc>
          <w:tcPr>
            <w:tcW w:w="9571" w:type="dxa"/>
          </w:tcPr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  <w:r w:rsidRPr="000B1049">
              <w:rPr>
                <w:b/>
              </w:rPr>
              <w:t>4.</w:t>
            </w:r>
          </w:p>
        </w:tc>
      </w:tr>
      <w:tr w:rsidR="000161D6" w:rsidRPr="00B27338" w:rsidTr="00843B4E">
        <w:tc>
          <w:tcPr>
            <w:tcW w:w="9571" w:type="dxa"/>
          </w:tcPr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  <w:r w:rsidRPr="000B1049">
              <w:rPr>
                <w:b/>
              </w:rPr>
              <w:t>5.</w:t>
            </w:r>
          </w:p>
        </w:tc>
      </w:tr>
      <w:tr w:rsidR="000161D6" w:rsidRPr="00B27338" w:rsidTr="00843B4E">
        <w:tc>
          <w:tcPr>
            <w:tcW w:w="9571" w:type="dxa"/>
          </w:tcPr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  <w:r w:rsidRPr="000B1049">
              <w:rPr>
                <w:b/>
              </w:rPr>
              <w:t>6.</w:t>
            </w:r>
          </w:p>
        </w:tc>
      </w:tr>
      <w:tr w:rsidR="000161D6" w:rsidRPr="00B27338" w:rsidTr="00843B4E">
        <w:tc>
          <w:tcPr>
            <w:tcW w:w="9571" w:type="dxa"/>
          </w:tcPr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  <w:r w:rsidRPr="000B1049">
              <w:rPr>
                <w:b/>
              </w:rPr>
              <w:t>7.</w:t>
            </w:r>
          </w:p>
        </w:tc>
      </w:tr>
      <w:tr w:rsidR="000161D6" w:rsidRPr="00B27338" w:rsidTr="00843B4E">
        <w:tc>
          <w:tcPr>
            <w:tcW w:w="9571" w:type="dxa"/>
          </w:tcPr>
          <w:tbl>
            <w:tblPr>
              <w:tblpPr w:leftFromText="180" w:rightFromText="180" w:vertAnchor="text" w:horzAnchor="margin" w:tblpY="148"/>
              <w:tblW w:w="958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3243"/>
              <w:gridCol w:w="6339"/>
            </w:tblGrid>
            <w:tr w:rsidR="000161D6" w:rsidRPr="00B27338" w:rsidTr="00843B4E">
              <w:tc>
                <w:tcPr>
                  <w:tcW w:w="3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B27338" w:rsidRDefault="000161D6" w:rsidP="00843B4E">
                  <w:r>
                    <w:rPr>
                      <w:noProof/>
                    </w:rPr>
                    <w:pict>
                      <v:shape id="_x0000_s1029" type="#_x0000_t32" style="position:absolute;margin-left:153.6pt;margin-top:13.45pt;width:324.75pt;height:.0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pUQIAIAAD8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"/>
                    </w:pict>
                  </w:r>
                  <w:r w:rsidRPr="00B27338">
                    <w:t>«____» ____________ 20 __ г.</w:t>
                  </w:r>
                </w:p>
              </w:tc>
              <w:tc>
                <w:tcPr>
                  <w:tcW w:w="6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B27338" w:rsidRDefault="000161D6" w:rsidP="00843B4E"/>
              </w:tc>
            </w:tr>
          </w:tbl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</w:p>
        </w:tc>
      </w:tr>
    </w:tbl>
    <w:p w:rsidR="000161D6" w:rsidRDefault="000161D6" w:rsidP="00843B4E">
      <w:pPr>
        <w:tabs>
          <w:tab w:val="left" w:pos="6090"/>
        </w:tabs>
        <w:jc w:val="right"/>
        <w:rPr>
          <w:b/>
        </w:rPr>
      </w:pPr>
    </w:p>
    <w:p w:rsidR="000161D6" w:rsidRDefault="000161D6" w:rsidP="00843B4E">
      <w:pPr>
        <w:tabs>
          <w:tab w:val="left" w:pos="6090"/>
        </w:tabs>
        <w:jc w:val="center"/>
        <w:rPr>
          <w:b/>
        </w:rPr>
      </w:pPr>
      <w:r>
        <w:rPr>
          <w:b/>
        </w:rPr>
        <w:br w:type="column"/>
        <w:t xml:space="preserve">                                                                  </w:t>
      </w:r>
    </w:p>
    <w:p w:rsidR="000161D6" w:rsidRDefault="000161D6" w:rsidP="00843B4E">
      <w:pPr>
        <w:tabs>
          <w:tab w:val="left" w:pos="6090"/>
        </w:tabs>
        <w:jc w:val="center"/>
      </w:pPr>
      <w:r>
        <w:t xml:space="preserve">                                                                                                                                  Приложение № 3                                                          </w:t>
      </w:r>
    </w:p>
    <w:p w:rsidR="000161D6" w:rsidRPr="00AB248C" w:rsidRDefault="000161D6" w:rsidP="00843B4E">
      <w:pPr>
        <w:tabs>
          <w:tab w:val="left" w:pos="6090"/>
        </w:tabs>
        <w:jc w:val="center"/>
      </w:pPr>
      <w:r>
        <w:tab/>
      </w:r>
      <w:r w:rsidRPr="00AB248C">
        <w:t>Главе Администрации Лоухского</w:t>
      </w:r>
    </w:p>
    <w:p w:rsidR="000161D6" w:rsidRDefault="000161D6" w:rsidP="00843B4E">
      <w:pPr>
        <w:tabs>
          <w:tab w:val="left" w:pos="6090"/>
        </w:tabs>
        <w:jc w:val="center"/>
      </w:pPr>
      <w:r>
        <w:t xml:space="preserve">                                                                  </w:t>
      </w:r>
    </w:p>
    <w:p w:rsidR="000161D6" w:rsidRPr="00AB248C" w:rsidRDefault="000161D6" w:rsidP="00843B4E">
      <w:pPr>
        <w:tabs>
          <w:tab w:val="left" w:pos="6090"/>
        </w:tabs>
        <w:jc w:val="center"/>
      </w:pPr>
      <w:r>
        <w:t xml:space="preserve">                                                                              </w:t>
      </w:r>
      <w:r w:rsidRPr="00AB248C">
        <w:t>муниципального района</w:t>
      </w:r>
    </w:p>
    <w:p w:rsidR="000161D6" w:rsidRPr="00AB248C" w:rsidRDefault="000161D6" w:rsidP="00843B4E">
      <w:pPr>
        <w:tabs>
          <w:tab w:val="left" w:pos="6090"/>
        </w:tabs>
        <w:jc w:val="center"/>
      </w:pPr>
      <w:r>
        <w:rPr>
          <w:noProof/>
        </w:rPr>
        <w:pict>
          <v:shape id="_x0000_s1030" type="#_x0000_t32" style="position:absolute;left:0;text-align:left;margin-left:267.45pt;margin-top:11.25pt;width:201.7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CZIAIAAD8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"/>
        </w:pict>
      </w:r>
    </w:p>
    <w:p w:rsidR="000161D6" w:rsidRPr="00AB248C" w:rsidRDefault="000161D6" w:rsidP="00843B4E">
      <w:pPr>
        <w:tabs>
          <w:tab w:val="left" w:pos="6090"/>
        </w:tabs>
        <w:jc w:val="right"/>
      </w:pPr>
      <w:r w:rsidRPr="00AB248C">
        <w:t xml:space="preserve">                                  от________________________________</w:t>
      </w:r>
    </w:p>
    <w:p w:rsidR="000161D6" w:rsidRPr="00AB248C" w:rsidRDefault="000161D6" w:rsidP="00843B4E">
      <w:pPr>
        <w:tabs>
          <w:tab w:val="left" w:pos="6090"/>
        </w:tabs>
        <w:jc w:val="center"/>
      </w:pPr>
      <w:r>
        <w:t xml:space="preserve">                                                                                                   </w:t>
      </w:r>
      <w:r w:rsidRPr="00AB248C">
        <w:t>(наименование юридического лица, адрес)</w:t>
      </w:r>
    </w:p>
    <w:p w:rsidR="000161D6" w:rsidRPr="00AB248C" w:rsidRDefault="000161D6" w:rsidP="00843B4E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843B4E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843B4E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843B4E">
      <w:pPr>
        <w:tabs>
          <w:tab w:val="left" w:pos="6090"/>
        </w:tabs>
        <w:jc w:val="center"/>
      </w:pPr>
      <w:r>
        <w:t xml:space="preserve">                                                                   </w:t>
      </w:r>
      <w:r w:rsidRPr="00AB248C">
        <w:t>(ФИО руководителя)</w:t>
      </w:r>
    </w:p>
    <w:p w:rsidR="000161D6" w:rsidRPr="00AB248C" w:rsidRDefault="000161D6" w:rsidP="00843B4E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843B4E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843B4E">
      <w:pPr>
        <w:tabs>
          <w:tab w:val="left" w:pos="6090"/>
        </w:tabs>
      </w:pPr>
      <w:r>
        <w:t xml:space="preserve">                                                                                                               </w:t>
      </w:r>
      <w:r w:rsidRPr="00AB248C">
        <w:t>(ИНН/КПП)</w:t>
      </w:r>
    </w:p>
    <w:p w:rsidR="000161D6" w:rsidRPr="00AB248C" w:rsidRDefault="000161D6" w:rsidP="00843B4E">
      <w:pPr>
        <w:tabs>
          <w:tab w:val="left" w:pos="6090"/>
        </w:tabs>
        <w:jc w:val="right"/>
      </w:pPr>
      <w:r w:rsidRPr="00AB248C">
        <w:t>_________________________________</w:t>
      </w:r>
    </w:p>
    <w:p w:rsidR="000161D6" w:rsidRPr="00AB248C" w:rsidRDefault="000161D6" w:rsidP="00843B4E">
      <w:r>
        <w:t xml:space="preserve">                                                                                                              </w:t>
      </w:r>
      <w:r w:rsidRPr="00AB248C">
        <w:t>(контактный телефон)</w:t>
      </w:r>
    </w:p>
    <w:p w:rsidR="000161D6" w:rsidRPr="00AB248C" w:rsidRDefault="000161D6" w:rsidP="00843B4E">
      <w:pPr>
        <w:jc w:val="center"/>
        <w:rPr>
          <w:b/>
        </w:rPr>
      </w:pPr>
    </w:p>
    <w:p w:rsidR="000161D6" w:rsidRPr="00AB248C" w:rsidRDefault="000161D6" w:rsidP="00843B4E">
      <w:pPr>
        <w:jc w:val="center"/>
        <w:rPr>
          <w:b/>
        </w:rPr>
      </w:pPr>
    </w:p>
    <w:p w:rsidR="000161D6" w:rsidRPr="00AB248C" w:rsidRDefault="000161D6" w:rsidP="00843B4E">
      <w:pPr>
        <w:jc w:val="center"/>
        <w:rPr>
          <w:b/>
        </w:rPr>
      </w:pPr>
    </w:p>
    <w:p w:rsidR="000161D6" w:rsidRPr="00AB248C" w:rsidRDefault="000161D6" w:rsidP="00843B4E">
      <w:pPr>
        <w:jc w:val="center"/>
        <w:rPr>
          <w:b/>
        </w:rPr>
      </w:pPr>
      <w:r w:rsidRPr="00AB248C">
        <w:rPr>
          <w:b/>
        </w:rPr>
        <w:t xml:space="preserve">Заявление о выдаче разрешения </w:t>
      </w:r>
    </w:p>
    <w:p w:rsidR="000161D6" w:rsidRPr="00AB248C" w:rsidRDefault="000161D6" w:rsidP="00843B4E">
      <w:pPr>
        <w:jc w:val="center"/>
        <w:rPr>
          <w:b/>
        </w:rPr>
      </w:pPr>
      <w:r w:rsidRPr="00AB248C">
        <w:rPr>
          <w:b/>
        </w:rPr>
        <w:t>на установку и эксплуатацию рекламной конструкции</w:t>
      </w:r>
    </w:p>
    <w:p w:rsidR="000161D6" w:rsidRPr="00AB248C" w:rsidRDefault="000161D6" w:rsidP="00843B4E">
      <w:pPr>
        <w:jc w:val="center"/>
        <w:rPr>
          <w:b/>
        </w:rPr>
      </w:pPr>
      <w:r w:rsidRPr="00AB248C">
        <w:rPr>
          <w:b/>
        </w:rPr>
        <w:t>(для юридических лиц)</w:t>
      </w:r>
    </w:p>
    <w:p w:rsidR="000161D6" w:rsidRPr="00AB248C" w:rsidRDefault="000161D6" w:rsidP="00843B4E">
      <w:pPr>
        <w:jc w:val="center"/>
        <w:rPr>
          <w:b/>
        </w:rPr>
      </w:pPr>
    </w:p>
    <w:p w:rsidR="000161D6" w:rsidRPr="00AB248C" w:rsidRDefault="000161D6" w:rsidP="00843B4E">
      <w:pPr>
        <w:ind w:firstLine="567"/>
        <w:jc w:val="both"/>
      </w:pPr>
      <w:r w:rsidRPr="00AB248C">
        <w:t>В соответствии со статьей 19 Федерального закона от 13.03.2006 г. № 38-ФЗ «О рекламе» прошу выдать разрешение на установку рекламной конструкции.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СВЕДЕНИЯ О МЕСТЕ УСТАНОВКИ И ЭКСПЛУАТАЦИИ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РЕКЛАМНОЙ КОНСТРУКЦИИ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Адрес рекламного места ____________________________________________________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Вид рекламной конструкции _________________________________________________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Место размещения рекламной конструкции 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___________________________________________________________________________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(на фасаде здания, строения, сооружении, на земельном участке)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Общая площадь информационного поля, кв. м 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Срок размещения рекламной конструкции   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noProof/>
        </w:rPr>
        <w:pict>
          <v:shape id="_x0000_s1031" type="#_x0000_t32" style="position:absolute;left:0;text-align:left;margin-left:-.3pt;margin-top:14pt;width:469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gXD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"/>
        </w:pic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5000" w:type="pct"/>
        <w:tblLook w:val="01E0"/>
      </w:tblPr>
      <w:tblGrid>
        <w:gridCol w:w="6895"/>
        <w:gridCol w:w="541"/>
        <w:gridCol w:w="2912"/>
      </w:tblGrid>
      <w:tr w:rsidR="000161D6" w:rsidRPr="00AB248C" w:rsidTr="00843B4E">
        <w:tc>
          <w:tcPr>
            <w:tcW w:w="62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>
            <w:r w:rsidRPr="00AB248C">
              <w:t>Способ получения результатов предоставления муниципальной услуги:</w:t>
            </w:r>
          </w:p>
        </w:tc>
        <w:tc>
          <w:tcPr>
            <w:tcW w:w="31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>
            <w:r w:rsidRPr="00AB248C">
              <w:t> лично</w:t>
            </w:r>
          </w:p>
          <w:p w:rsidR="000161D6" w:rsidRPr="00AB248C" w:rsidRDefault="000161D6" w:rsidP="00843B4E">
            <w:r w:rsidRPr="00AB248C">
              <w:t> почтовым отправлением</w:t>
            </w:r>
          </w:p>
        </w:tc>
      </w:tr>
      <w:tr w:rsidR="000161D6" w:rsidRPr="00AB248C" w:rsidTr="00843B4E">
        <w:tc>
          <w:tcPr>
            <w:tcW w:w="67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/>
          <w:p w:rsidR="000161D6" w:rsidRPr="00AB248C" w:rsidRDefault="000161D6" w:rsidP="00843B4E">
            <w:r>
              <w:rPr>
                <w:noProof/>
              </w:rPr>
              <w:pict>
                <v:shape id="_x0000_s1032" type="#_x0000_t32" style="position:absolute;margin-left:310.2pt;margin-top:35.85pt;width:162.7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"/>
              </w:pict>
            </w:r>
            <w:r w:rsidRPr="00AB248C">
              <w:t>Все согласования, необходимые для получения разрешения на установку рекламной конструкции, обязуюсь получить самостоятельно:</w:t>
            </w:r>
          </w:p>
        </w:tc>
        <w:tc>
          <w:tcPr>
            <w:tcW w:w="26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/>
        </w:tc>
      </w:tr>
      <w:tr w:rsidR="000161D6" w:rsidRPr="00AB248C" w:rsidTr="00843B4E">
        <w:tc>
          <w:tcPr>
            <w:tcW w:w="67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/>
        </w:tc>
        <w:tc>
          <w:tcPr>
            <w:tcW w:w="26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>
            <w:pPr>
              <w:jc w:val="center"/>
            </w:pPr>
            <w:r w:rsidRPr="00AB248C">
              <w:t>(подпись)</w:t>
            </w:r>
          </w:p>
        </w:tc>
      </w:tr>
    </w:tbl>
    <w:p w:rsidR="000161D6" w:rsidRPr="00AB248C" w:rsidRDefault="000161D6" w:rsidP="00843B4E">
      <w:pPr>
        <w:pStyle w:val="BodyTextIndent2"/>
        <w:tabs>
          <w:tab w:val="left" w:pos="851"/>
        </w:tabs>
        <w:spacing w:after="0" w:line="240" w:lineRule="auto"/>
        <w:ind w:left="0"/>
        <w:rPr>
          <w:b/>
          <w:sz w:val="24"/>
          <w:szCs w:val="24"/>
        </w:rPr>
      </w:pPr>
      <w:r w:rsidRPr="00AB248C">
        <w:rPr>
          <w:b/>
          <w:sz w:val="24"/>
          <w:szCs w:val="24"/>
        </w:rPr>
        <w:t>Приложения</w:t>
      </w:r>
      <w:r w:rsidRPr="00AB248C">
        <w:rPr>
          <w:b/>
          <w:sz w:val="24"/>
          <w:szCs w:val="24"/>
          <w:lang w:val="en-US"/>
        </w:rPr>
        <w:t>:</w:t>
      </w:r>
    </w:p>
    <w:tbl>
      <w:tblPr>
        <w:tblW w:w="0" w:type="auto"/>
        <w:tblBorders>
          <w:insideH w:val="single" w:sz="4" w:space="0" w:color="auto"/>
        </w:tblBorders>
        <w:tblLook w:val="00A0"/>
      </w:tblPr>
      <w:tblGrid>
        <w:gridCol w:w="9798"/>
      </w:tblGrid>
      <w:tr w:rsidR="000161D6" w:rsidRPr="00AB248C" w:rsidTr="00843B4E">
        <w:tc>
          <w:tcPr>
            <w:tcW w:w="9571" w:type="dxa"/>
          </w:tcPr>
          <w:p w:rsidR="000161D6" w:rsidRPr="00AB248C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AB248C">
              <w:rPr>
                <w:b/>
                <w:sz w:val="24"/>
                <w:szCs w:val="24"/>
              </w:rPr>
              <w:t>1.</w:t>
            </w:r>
          </w:p>
        </w:tc>
      </w:tr>
      <w:tr w:rsidR="000161D6" w:rsidRPr="00AB248C" w:rsidTr="00843B4E">
        <w:tc>
          <w:tcPr>
            <w:tcW w:w="9571" w:type="dxa"/>
          </w:tcPr>
          <w:p w:rsidR="000161D6" w:rsidRPr="00AB248C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AB248C">
              <w:rPr>
                <w:b/>
                <w:sz w:val="24"/>
                <w:szCs w:val="24"/>
              </w:rPr>
              <w:t>2.</w:t>
            </w:r>
          </w:p>
        </w:tc>
      </w:tr>
      <w:tr w:rsidR="000161D6" w:rsidRPr="00AB248C" w:rsidTr="00843B4E">
        <w:tc>
          <w:tcPr>
            <w:tcW w:w="9571" w:type="dxa"/>
          </w:tcPr>
          <w:p w:rsidR="000161D6" w:rsidRPr="00AB248C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AB248C">
              <w:rPr>
                <w:b/>
                <w:sz w:val="24"/>
                <w:szCs w:val="24"/>
              </w:rPr>
              <w:t>3.</w:t>
            </w:r>
          </w:p>
        </w:tc>
      </w:tr>
      <w:tr w:rsidR="000161D6" w:rsidRPr="00AB248C" w:rsidTr="00843B4E">
        <w:tc>
          <w:tcPr>
            <w:tcW w:w="9571" w:type="dxa"/>
          </w:tcPr>
          <w:p w:rsidR="000161D6" w:rsidRPr="00AB248C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AB248C">
              <w:rPr>
                <w:b/>
                <w:sz w:val="24"/>
                <w:szCs w:val="24"/>
              </w:rPr>
              <w:t>4.</w:t>
            </w:r>
          </w:p>
        </w:tc>
      </w:tr>
      <w:tr w:rsidR="000161D6" w:rsidRPr="00AB248C" w:rsidTr="00843B4E">
        <w:tc>
          <w:tcPr>
            <w:tcW w:w="9571" w:type="dxa"/>
          </w:tcPr>
          <w:p w:rsidR="000161D6" w:rsidRPr="00AB248C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AB248C">
              <w:rPr>
                <w:b/>
                <w:sz w:val="24"/>
                <w:szCs w:val="24"/>
              </w:rPr>
              <w:t>5.</w:t>
            </w:r>
          </w:p>
        </w:tc>
      </w:tr>
      <w:tr w:rsidR="000161D6" w:rsidRPr="00AB248C" w:rsidTr="00843B4E">
        <w:tc>
          <w:tcPr>
            <w:tcW w:w="9571" w:type="dxa"/>
          </w:tcPr>
          <w:p w:rsidR="000161D6" w:rsidRPr="00AB248C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AB248C">
              <w:rPr>
                <w:b/>
                <w:sz w:val="24"/>
                <w:szCs w:val="24"/>
              </w:rPr>
              <w:t>6.</w:t>
            </w:r>
          </w:p>
        </w:tc>
      </w:tr>
      <w:tr w:rsidR="000161D6" w:rsidRPr="00AB248C" w:rsidTr="00843B4E">
        <w:tc>
          <w:tcPr>
            <w:tcW w:w="9571" w:type="dxa"/>
          </w:tcPr>
          <w:p w:rsidR="000161D6" w:rsidRPr="00AB248C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AB248C">
              <w:rPr>
                <w:b/>
                <w:sz w:val="24"/>
                <w:szCs w:val="24"/>
              </w:rPr>
              <w:t>7.</w:t>
            </w:r>
          </w:p>
        </w:tc>
      </w:tr>
      <w:tr w:rsidR="000161D6" w:rsidRPr="00AB248C" w:rsidTr="00843B4E">
        <w:tc>
          <w:tcPr>
            <w:tcW w:w="9571" w:type="dxa"/>
          </w:tcPr>
          <w:tbl>
            <w:tblPr>
              <w:tblpPr w:leftFromText="180" w:rightFromText="180" w:vertAnchor="text" w:horzAnchor="margin" w:tblpY="148"/>
              <w:tblW w:w="958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3243"/>
              <w:gridCol w:w="6339"/>
            </w:tblGrid>
            <w:tr w:rsidR="000161D6" w:rsidRPr="00AB248C" w:rsidTr="00843B4E">
              <w:tc>
                <w:tcPr>
                  <w:tcW w:w="3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AB248C" w:rsidRDefault="000161D6" w:rsidP="00843B4E">
                  <w:r>
                    <w:rPr>
                      <w:noProof/>
                    </w:rPr>
                    <w:pict>
                      <v:shape id="_x0000_s1033" type="#_x0000_t32" style="position:absolute;margin-left:152.85pt;margin-top:10.4pt;width:324.75pt;height: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"/>
                    </w:pict>
                  </w:r>
                  <w:r w:rsidRPr="00AB248C">
                    <w:t>«____» ____________ 20 __ г.</w:t>
                  </w:r>
                </w:p>
              </w:tc>
              <w:tc>
                <w:tcPr>
                  <w:tcW w:w="6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AB248C" w:rsidRDefault="000161D6" w:rsidP="00843B4E"/>
              </w:tc>
            </w:tr>
          </w:tbl>
          <w:p w:rsidR="000161D6" w:rsidRPr="00AB248C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</w:tbl>
    <w:p w:rsidR="000161D6" w:rsidRPr="009221F1" w:rsidRDefault="000161D6" w:rsidP="00843B4E">
      <w:pPr>
        <w:tabs>
          <w:tab w:val="left" w:pos="3555"/>
        </w:tabs>
        <w:ind w:right="251"/>
        <w:rPr>
          <w:sz w:val="20"/>
          <w:szCs w:val="20"/>
        </w:rPr>
      </w:pPr>
    </w:p>
    <w:p w:rsidR="000161D6" w:rsidRPr="009221F1" w:rsidRDefault="000161D6" w:rsidP="00843B4E">
      <w:pPr>
        <w:tabs>
          <w:tab w:val="left" w:pos="3555"/>
        </w:tabs>
        <w:ind w:right="251"/>
        <w:rPr>
          <w:sz w:val="20"/>
          <w:szCs w:val="20"/>
        </w:rPr>
      </w:pPr>
    </w:p>
    <w:p w:rsidR="000161D6" w:rsidRDefault="000161D6" w:rsidP="00690724">
      <w:pPr>
        <w:tabs>
          <w:tab w:val="left" w:pos="6090"/>
        </w:tabs>
        <w:jc w:val="center"/>
      </w:pPr>
    </w:p>
    <w:p w:rsidR="000161D6" w:rsidRDefault="000161D6" w:rsidP="00690724">
      <w:pPr>
        <w:tabs>
          <w:tab w:val="left" w:pos="6090"/>
        </w:tabs>
        <w:jc w:val="center"/>
      </w:pPr>
    </w:p>
    <w:p w:rsidR="000161D6" w:rsidRDefault="000161D6" w:rsidP="00690724">
      <w:pPr>
        <w:tabs>
          <w:tab w:val="left" w:pos="6090"/>
        </w:tabs>
        <w:jc w:val="center"/>
      </w:pPr>
      <w:r>
        <w:t xml:space="preserve">                                                                       </w:t>
      </w:r>
    </w:p>
    <w:p w:rsidR="000161D6" w:rsidRDefault="000161D6" w:rsidP="00690724">
      <w:pPr>
        <w:tabs>
          <w:tab w:val="left" w:pos="6090"/>
        </w:tabs>
        <w:jc w:val="center"/>
      </w:pPr>
      <w:r>
        <w:t xml:space="preserve">                     </w:t>
      </w:r>
      <w:r>
        <w:tab/>
        <w:t xml:space="preserve">Приложение № 2а                                                           </w:t>
      </w:r>
    </w:p>
    <w:p w:rsidR="000161D6" w:rsidRPr="00AB248C" w:rsidRDefault="000161D6" w:rsidP="00690724">
      <w:pPr>
        <w:tabs>
          <w:tab w:val="left" w:pos="6090"/>
        </w:tabs>
        <w:jc w:val="center"/>
      </w:pPr>
      <w:r>
        <w:tab/>
        <w:t xml:space="preserve"> </w:t>
      </w:r>
      <w:r w:rsidRPr="00AB248C">
        <w:t>Главе Администрации Лоухского</w:t>
      </w:r>
    </w:p>
    <w:p w:rsidR="000161D6" w:rsidRPr="00AB248C" w:rsidRDefault="000161D6" w:rsidP="00690724">
      <w:pPr>
        <w:tabs>
          <w:tab w:val="left" w:pos="6090"/>
        </w:tabs>
        <w:jc w:val="center"/>
      </w:pPr>
      <w:r>
        <w:t xml:space="preserve">                                                                  </w:t>
      </w:r>
      <w:r w:rsidRPr="00AB248C">
        <w:t>муниципального района</w:t>
      </w:r>
    </w:p>
    <w:p w:rsidR="000161D6" w:rsidRPr="00AB248C" w:rsidRDefault="000161D6" w:rsidP="00690724">
      <w:pPr>
        <w:tabs>
          <w:tab w:val="left" w:pos="6090"/>
        </w:tabs>
        <w:jc w:val="center"/>
      </w:pPr>
      <w:r>
        <w:rPr>
          <w:noProof/>
        </w:rPr>
        <w:pict>
          <v:shape id="AutoShape 18" o:spid="_x0000_s1034" type="#_x0000_t32" style="position:absolute;left:0;text-align:left;margin-left:267.45pt;margin-top:11.25pt;width:201.75pt;height:.0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CZIAIAAD8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"/>
        </w:pict>
      </w:r>
    </w:p>
    <w:p w:rsidR="000161D6" w:rsidRPr="00AB248C" w:rsidRDefault="000161D6" w:rsidP="00690724">
      <w:pPr>
        <w:tabs>
          <w:tab w:val="left" w:pos="6090"/>
        </w:tabs>
        <w:jc w:val="right"/>
      </w:pPr>
      <w:r w:rsidRPr="00AB248C">
        <w:t xml:space="preserve">                                  от</w:t>
      </w:r>
      <w:r>
        <w:t xml:space="preserve"> </w:t>
      </w:r>
      <w:r w:rsidRPr="00690724">
        <w:rPr>
          <w:i/>
          <w:u w:val="single"/>
        </w:rPr>
        <w:t>Иванова И.И._______________________________</w:t>
      </w:r>
    </w:p>
    <w:p w:rsidR="000161D6" w:rsidRPr="00AB248C" w:rsidRDefault="000161D6" w:rsidP="00690724">
      <w:pPr>
        <w:tabs>
          <w:tab w:val="left" w:pos="6090"/>
        </w:tabs>
        <w:jc w:val="right"/>
      </w:pPr>
      <w:r w:rsidRPr="00AB248C">
        <w:t xml:space="preserve">  (Ф.И.О., место проживания, контактный телефон)</w:t>
      </w:r>
    </w:p>
    <w:p w:rsidR="000161D6" w:rsidRPr="00E140EE" w:rsidRDefault="000161D6" w:rsidP="00690724">
      <w:pPr>
        <w:ind w:left="4536"/>
        <w:jc w:val="both"/>
        <w:rPr>
          <w:i/>
        </w:rPr>
      </w:pPr>
      <w:r>
        <w:rPr>
          <w:i/>
          <w:u w:val="single"/>
        </w:rPr>
        <w:tab/>
      </w:r>
      <w:r w:rsidRPr="00E140EE">
        <w:rPr>
          <w:i/>
          <w:u w:val="single"/>
        </w:rPr>
        <w:t xml:space="preserve">Республика Карелия, Лоухский район, пгт.Лоухи, </w:t>
      </w:r>
      <w:r>
        <w:rPr>
          <w:i/>
          <w:u w:val="single"/>
        </w:rPr>
        <w:tab/>
      </w:r>
      <w:r w:rsidRPr="00E140EE">
        <w:rPr>
          <w:i/>
          <w:u w:val="single"/>
        </w:rPr>
        <w:t>ул.Советская д.1, кв.1, 8(814-39-51-111</w:t>
      </w:r>
    </w:p>
    <w:p w:rsidR="000161D6" w:rsidRDefault="000161D6" w:rsidP="006907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1D6" w:rsidRPr="00690724" w:rsidRDefault="000161D6" w:rsidP="006907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0161D6" w:rsidRPr="00AB248C" w:rsidRDefault="000161D6" w:rsidP="00690724">
      <w:pPr>
        <w:jc w:val="center"/>
        <w:rPr>
          <w:b/>
        </w:rPr>
      </w:pPr>
      <w:r w:rsidRPr="00AB248C">
        <w:rPr>
          <w:b/>
        </w:rPr>
        <w:t xml:space="preserve">Заявление о выдаче разрешения </w:t>
      </w:r>
    </w:p>
    <w:p w:rsidR="000161D6" w:rsidRPr="00AB248C" w:rsidRDefault="000161D6" w:rsidP="00690724">
      <w:pPr>
        <w:jc w:val="center"/>
        <w:rPr>
          <w:b/>
        </w:rPr>
      </w:pPr>
      <w:r w:rsidRPr="00AB248C">
        <w:rPr>
          <w:b/>
        </w:rPr>
        <w:t>на установку и эксплуатацию рекламной конструкции</w:t>
      </w:r>
    </w:p>
    <w:p w:rsidR="000161D6" w:rsidRPr="00AB248C" w:rsidRDefault="000161D6" w:rsidP="00690724">
      <w:pPr>
        <w:jc w:val="center"/>
        <w:rPr>
          <w:b/>
        </w:rPr>
      </w:pPr>
      <w:r w:rsidRPr="00AB248C">
        <w:rPr>
          <w:b/>
        </w:rPr>
        <w:t>(для физических лиц)</w:t>
      </w:r>
    </w:p>
    <w:p w:rsidR="000161D6" w:rsidRPr="00AB248C" w:rsidRDefault="000161D6" w:rsidP="00690724">
      <w:pPr>
        <w:jc w:val="center"/>
        <w:rPr>
          <w:b/>
        </w:rPr>
      </w:pPr>
    </w:p>
    <w:p w:rsidR="000161D6" w:rsidRPr="00AB248C" w:rsidRDefault="000161D6" w:rsidP="00690724">
      <w:pPr>
        <w:ind w:firstLine="567"/>
        <w:jc w:val="both"/>
      </w:pPr>
      <w:r w:rsidRPr="00AB248C">
        <w:t>В соответствии со статьей 19 Федерального закона от 13.03.2006 г. № 38-ФЗ «О рекламе» прошу выдать разрешение на установку рекламной конструкции.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СВЕДЕНИЯ О МЕСТЕ УСТАНОВКИ И ЭКСПЛУАТАЦИИ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РЕКЛАМНОЙ КОНСТРУКЦИИ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Адрес рекламного места</w:t>
      </w:r>
      <w:r>
        <w:t>:</w:t>
      </w:r>
      <w:r w:rsidRPr="00AB248C">
        <w:t xml:space="preserve"> </w:t>
      </w:r>
      <w:r w:rsidRPr="00721127">
        <w:rPr>
          <w:u w:val="single"/>
        </w:rPr>
        <w:t>Республика Карелия, Лоухский район,</w:t>
      </w:r>
      <w:r>
        <w:rPr>
          <w:u w:val="single"/>
        </w:rPr>
        <w:t xml:space="preserve"> пгт.Лоухи, ул.Советская, д.1</w:t>
      </w:r>
      <w:r>
        <w:t xml:space="preserve"> ____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 xml:space="preserve">Вид рекламной конструкции </w:t>
      </w:r>
      <w:r w:rsidRPr="00721127">
        <w:rPr>
          <w:u w:val="single"/>
        </w:rPr>
        <w:t>рекламный щит</w:t>
      </w:r>
      <w:r w:rsidRPr="00AB248C">
        <w:t>______________________________________________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 xml:space="preserve">Место размещения рекламной конструкции </w:t>
      </w:r>
      <w:r w:rsidRPr="00721127">
        <w:rPr>
          <w:u w:val="single"/>
        </w:rPr>
        <w:t>на земельном участке</w:t>
      </w:r>
      <w:r w:rsidRPr="00AB248C">
        <w:t>____</w:t>
      </w:r>
      <w:r>
        <w:t>________________________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(на фасаде здания, строения, сооружении, на земельном участке)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Общая площадь информационного поля, кв. м _</w:t>
      </w:r>
      <w:r>
        <w:rPr>
          <w:u w:val="single"/>
        </w:rPr>
        <w:t>36</w:t>
      </w:r>
      <w:r w:rsidRPr="00AB248C">
        <w:t>________________________________</w:t>
      </w:r>
      <w:r>
        <w:t>__________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Срок размещения рекламной конструкции   ___</w:t>
      </w:r>
      <w:r>
        <w:rPr>
          <w:u w:val="single"/>
        </w:rPr>
        <w:t>10 лет___________</w:t>
      </w:r>
      <w:r w:rsidRPr="00AB248C">
        <w:t>____________________________</w: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noProof/>
        </w:rPr>
        <w:pict>
          <v:shape id="AutoShape 15" o:spid="_x0000_s1035" type="#_x0000_t32" style="position:absolute;left:0;text-align:left;margin-left:-.3pt;margin-top:14pt;width:469.5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Xsb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bZLCxoMK6AuErtbBiRntSLedb0u0NKVx1RLY/Rr2cDyVnISN6khIszUGY/fNYMYggU&#10;iNs6NbYPkLAHdIqknG+k8JNHFD7OlvPpfA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"/>
        </w:pict>
      </w:r>
    </w:p>
    <w:p w:rsidR="000161D6" w:rsidRPr="00AB248C" w:rsidRDefault="000161D6" w:rsidP="00690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5000" w:type="pct"/>
        <w:tblLook w:val="01E0"/>
      </w:tblPr>
      <w:tblGrid>
        <w:gridCol w:w="6895"/>
        <w:gridCol w:w="541"/>
        <w:gridCol w:w="2912"/>
      </w:tblGrid>
      <w:tr w:rsidR="000161D6" w:rsidRPr="00AB248C" w:rsidTr="00690724">
        <w:tc>
          <w:tcPr>
            <w:tcW w:w="62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690724">
            <w:r w:rsidRPr="00AB248C">
              <w:t>Способ получения результатов предоставления муниципальной услуги:</w:t>
            </w:r>
          </w:p>
        </w:tc>
        <w:tc>
          <w:tcPr>
            <w:tcW w:w="31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690724">
            <w:r w:rsidRPr="00721127">
              <w:rPr>
                <w:bdr w:val="single" w:sz="4" w:space="0" w:color="auto"/>
                <w:lang w:val="en-US"/>
              </w:rPr>
              <w:t>V</w:t>
            </w:r>
            <w:r w:rsidRPr="00AB248C">
              <w:t xml:space="preserve"> лично</w:t>
            </w:r>
          </w:p>
          <w:p w:rsidR="000161D6" w:rsidRPr="00AB248C" w:rsidRDefault="000161D6" w:rsidP="00690724">
            <w:r w:rsidRPr="00AB248C">
              <w:t> почтовым отправлением</w:t>
            </w:r>
          </w:p>
        </w:tc>
      </w:tr>
      <w:tr w:rsidR="000161D6" w:rsidRPr="00AB248C" w:rsidTr="00690724">
        <w:tc>
          <w:tcPr>
            <w:tcW w:w="67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690724"/>
          <w:p w:rsidR="000161D6" w:rsidRPr="00AB248C" w:rsidRDefault="000161D6" w:rsidP="00690724">
            <w:r>
              <w:rPr>
                <w:noProof/>
              </w:rPr>
              <w:pict>
                <v:shape id="AutoShape 16" o:spid="_x0000_s1036" type="#_x0000_t32" style="position:absolute;margin-left:310.2pt;margin-top:35.85pt;width:162.75pt;height:.0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"/>
              </w:pict>
            </w:r>
            <w:r w:rsidRPr="00AB248C">
              <w:t>Все согласования, необходимые для получения разрешения на установку рекламной конструкции, обязуюсь получить самостоятельно:</w:t>
            </w:r>
          </w:p>
        </w:tc>
        <w:tc>
          <w:tcPr>
            <w:tcW w:w="26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690724"/>
        </w:tc>
      </w:tr>
      <w:tr w:rsidR="000161D6" w:rsidRPr="00B27338" w:rsidTr="00690724">
        <w:tc>
          <w:tcPr>
            <w:tcW w:w="67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B27338" w:rsidRDefault="000161D6" w:rsidP="00690724"/>
        </w:tc>
        <w:tc>
          <w:tcPr>
            <w:tcW w:w="26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40742D" w:rsidRDefault="000161D6" w:rsidP="00690724">
            <w:pPr>
              <w:jc w:val="center"/>
            </w:pPr>
          </w:p>
          <w:p w:rsidR="000161D6" w:rsidRPr="00B27338" w:rsidRDefault="000161D6" w:rsidP="00690724">
            <w:pPr>
              <w:jc w:val="center"/>
            </w:pPr>
            <w:r w:rsidRPr="00B27338">
              <w:t>(подпись)</w:t>
            </w:r>
          </w:p>
        </w:tc>
      </w:tr>
    </w:tbl>
    <w:p w:rsidR="000161D6" w:rsidRPr="003578F5" w:rsidRDefault="000161D6" w:rsidP="00690724">
      <w:pPr>
        <w:pStyle w:val="BodyTextIndent2"/>
        <w:tabs>
          <w:tab w:val="left" w:pos="851"/>
        </w:tabs>
        <w:spacing w:after="0" w:line="240" w:lineRule="auto"/>
        <w:ind w:left="0"/>
      </w:pPr>
      <w:r w:rsidRPr="003578F5">
        <w:t>Приложения</w:t>
      </w:r>
      <w:r w:rsidRPr="003578F5">
        <w:rPr>
          <w:lang w:val="en-US"/>
        </w:rPr>
        <w:t>:</w:t>
      </w:r>
    </w:p>
    <w:tbl>
      <w:tblPr>
        <w:tblW w:w="0" w:type="auto"/>
        <w:tblBorders>
          <w:insideH w:val="single" w:sz="4" w:space="0" w:color="auto"/>
        </w:tblBorders>
        <w:tblLook w:val="00A0"/>
      </w:tblPr>
      <w:tblGrid>
        <w:gridCol w:w="9798"/>
      </w:tblGrid>
      <w:tr w:rsidR="000161D6" w:rsidRPr="003578F5" w:rsidTr="00E140EE">
        <w:tc>
          <w:tcPr>
            <w:tcW w:w="9798" w:type="dxa"/>
          </w:tcPr>
          <w:p w:rsidR="000161D6" w:rsidRPr="003578F5" w:rsidRDefault="000161D6" w:rsidP="00E140EE">
            <w:pPr>
              <w:pStyle w:val="BodyTextIndent2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lang w:val="en-US"/>
              </w:rPr>
            </w:pPr>
            <w:r w:rsidRPr="003578F5">
              <w:t>Договор №1 от 01.01.2017г.;</w:t>
            </w:r>
          </w:p>
        </w:tc>
      </w:tr>
      <w:tr w:rsidR="000161D6" w:rsidRPr="003578F5" w:rsidTr="00E140EE">
        <w:tc>
          <w:tcPr>
            <w:tcW w:w="9798" w:type="dxa"/>
          </w:tcPr>
          <w:p w:rsidR="000161D6" w:rsidRPr="003578F5" w:rsidRDefault="000161D6" w:rsidP="00E140EE">
            <w:pPr>
              <w:pStyle w:val="BodyTextIndent2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</w:pPr>
            <w:r w:rsidRPr="003578F5">
              <w:t>Технический паспорт рекламной конструкции;</w:t>
            </w:r>
          </w:p>
        </w:tc>
      </w:tr>
      <w:tr w:rsidR="000161D6" w:rsidRPr="003578F5" w:rsidTr="00E140EE">
        <w:tc>
          <w:tcPr>
            <w:tcW w:w="9798" w:type="dxa"/>
          </w:tcPr>
          <w:p w:rsidR="000161D6" w:rsidRPr="003578F5" w:rsidRDefault="000161D6" w:rsidP="00E140EE">
            <w:pPr>
              <w:pStyle w:val="BodyTextIndent2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</w:pPr>
            <w:r w:rsidRPr="003578F5">
              <w:t>Фото рекламной конструкции.</w:t>
            </w:r>
          </w:p>
        </w:tc>
      </w:tr>
      <w:tr w:rsidR="000161D6" w:rsidRPr="003578F5" w:rsidTr="00E140EE">
        <w:tc>
          <w:tcPr>
            <w:tcW w:w="9798" w:type="dxa"/>
          </w:tcPr>
          <w:p w:rsidR="000161D6" w:rsidRPr="003578F5" w:rsidRDefault="000161D6" w:rsidP="00E140EE">
            <w:pPr>
              <w:pStyle w:val="BodyTextIndent2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</w:pPr>
            <w:r>
              <w:t>Акт согласования</w:t>
            </w:r>
          </w:p>
        </w:tc>
      </w:tr>
      <w:tr w:rsidR="000161D6" w:rsidRPr="003578F5" w:rsidTr="00E140EE">
        <w:tc>
          <w:tcPr>
            <w:tcW w:w="9798" w:type="dxa"/>
          </w:tcPr>
          <w:p w:rsidR="000161D6" w:rsidRPr="003578F5" w:rsidRDefault="000161D6" w:rsidP="00E140EE">
            <w:pPr>
              <w:pStyle w:val="BodyTextIndent2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</w:pPr>
          </w:p>
        </w:tc>
      </w:tr>
      <w:tr w:rsidR="000161D6" w:rsidRPr="003578F5" w:rsidTr="00E140EE">
        <w:tc>
          <w:tcPr>
            <w:tcW w:w="9798" w:type="dxa"/>
          </w:tcPr>
          <w:p w:rsidR="000161D6" w:rsidRPr="003578F5" w:rsidRDefault="000161D6" w:rsidP="00E140EE">
            <w:pPr>
              <w:pStyle w:val="BodyTextIndent2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</w:pPr>
          </w:p>
        </w:tc>
      </w:tr>
      <w:tr w:rsidR="000161D6" w:rsidRPr="00B27338" w:rsidTr="00E140EE">
        <w:tc>
          <w:tcPr>
            <w:tcW w:w="9798" w:type="dxa"/>
          </w:tcPr>
          <w:p w:rsidR="000161D6" w:rsidRDefault="000161D6"/>
          <w:p w:rsidR="000161D6" w:rsidRDefault="000161D6"/>
          <w:tbl>
            <w:tblPr>
              <w:tblpPr w:leftFromText="180" w:rightFromText="180" w:vertAnchor="text" w:horzAnchor="margin" w:tblpY="148"/>
              <w:tblW w:w="958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3243"/>
              <w:gridCol w:w="6339"/>
            </w:tblGrid>
            <w:tr w:rsidR="000161D6" w:rsidRPr="00B27338" w:rsidTr="00690724">
              <w:tc>
                <w:tcPr>
                  <w:tcW w:w="3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B27338" w:rsidRDefault="000161D6" w:rsidP="00690724">
                  <w:r>
                    <w:rPr>
                      <w:noProof/>
                    </w:rPr>
                    <w:pict>
                      <v:shape id="AutoShape 17" o:spid="_x0000_s1037" type="#_x0000_t32" style="position:absolute;margin-left:153.6pt;margin-top:13.45pt;width:324.75pt;height:.0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pUQIAIAAD8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"/>
                    </w:pict>
                  </w:r>
                  <w:r w:rsidRPr="00B27338">
                    <w:t>«____» ____________ 20 __ г.</w:t>
                  </w:r>
                </w:p>
              </w:tc>
              <w:tc>
                <w:tcPr>
                  <w:tcW w:w="6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B27338" w:rsidRDefault="000161D6" w:rsidP="00690724"/>
              </w:tc>
            </w:tr>
            <w:tr w:rsidR="000161D6" w:rsidRPr="00B27338" w:rsidTr="00690724">
              <w:tc>
                <w:tcPr>
                  <w:tcW w:w="3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Default="000161D6" w:rsidP="00690724">
                  <w:pPr>
                    <w:rPr>
                      <w:noProof/>
                    </w:rPr>
                  </w:pPr>
                </w:p>
              </w:tc>
              <w:tc>
                <w:tcPr>
                  <w:tcW w:w="6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B27338" w:rsidRDefault="000161D6" w:rsidP="00690724"/>
              </w:tc>
            </w:tr>
          </w:tbl>
          <w:p w:rsidR="000161D6" w:rsidRPr="000B1049" w:rsidRDefault="000161D6" w:rsidP="00690724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</w:p>
        </w:tc>
      </w:tr>
    </w:tbl>
    <w:p w:rsidR="000161D6" w:rsidRPr="003578F5" w:rsidRDefault="000161D6" w:rsidP="003578F5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>
        <w:rPr>
          <w:b/>
        </w:rPr>
        <w:tab/>
      </w:r>
    </w:p>
    <w:p w:rsidR="000161D6" w:rsidRDefault="000161D6" w:rsidP="00690724">
      <w:pPr>
        <w:tabs>
          <w:tab w:val="left" w:pos="6090"/>
        </w:tabs>
        <w:jc w:val="center"/>
        <w:rPr>
          <w:b/>
        </w:rPr>
      </w:pPr>
      <w:r>
        <w:rPr>
          <w:b/>
        </w:rPr>
        <w:br w:type="column"/>
        <w:t xml:space="preserve">                                                                  </w:t>
      </w:r>
    </w:p>
    <w:p w:rsidR="000161D6" w:rsidRDefault="000161D6" w:rsidP="00690724">
      <w:pPr>
        <w:tabs>
          <w:tab w:val="left" w:pos="6090"/>
        </w:tabs>
        <w:jc w:val="center"/>
      </w:pPr>
      <w:r>
        <w:t xml:space="preserve">                      </w:t>
      </w:r>
      <w:r>
        <w:tab/>
        <w:t xml:space="preserve">Приложение № 3а                                                          </w:t>
      </w:r>
    </w:p>
    <w:p w:rsidR="000161D6" w:rsidRPr="00AB248C" w:rsidRDefault="000161D6" w:rsidP="00690724">
      <w:pPr>
        <w:tabs>
          <w:tab w:val="left" w:pos="6090"/>
        </w:tabs>
        <w:jc w:val="center"/>
      </w:pPr>
      <w:r>
        <w:tab/>
      </w:r>
      <w:r w:rsidRPr="00AB248C">
        <w:t>Главе Администрации Лоухского</w:t>
      </w:r>
    </w:p>
    <w:p w:rsidR="000161D6" w:rsidRPr="00AB248C" w:rsidRDefault="000161D6" w:rsidP="00690724">
      <w:pPr>
        <w:tabs>
          <w:tab w:val="left" w:pos="6090"/>
        </w:tabs>
        <w:jc w:val="center"/>
      </w:pPr>
      <w:r>
        <w:t xml:space="preserve">                                                                  </w:t>
      </w:r>
      <w:r w:rsidRPr="00AB248C">
        <w:t>муниципального района</w:t>
      </w:r>
    </w:p>
    <w:p w:rsidR="000161D6" w:rsidRPr="00AB248C" w:rsidRDefault="000161D6" w:rsidP="00690724">
      <w:pPr>
        <w:tabs>
          <w:tab w:val="left" w:pos="6090"/>
        </w:tabs>
        <w:jc w:val="center"/>
      </w:pPr>
      <w:r>
        <w:rPr>
          <w:noProof/>
        </w:rPr>
        <w:pict>
          <v:shape id="_x0000_s1038" type="#_x0000_t32" style="position:absolute;left:0;text-align:left;margin-left:267.45pt;margin-top:11.25pt;width:201.75pt;height: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CZIAIAAD8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"/>
        </w:pict>
      </w:r>
    </w:p>
    <w:p w:rsidR="000161D6" w:rsidRPr="00AB248C" w:rsidRDefault="000161D6" w:rsidP="00690724">
      <w:pPr>
        <w:tabs>
          <w:tab w:val="left" w:pos="6090"/>
        </w:tabs>
        <w:jc w:val="right"/>
      </w:pPr>
      <w:r w:rsidRPr="00AB248C">
        <w:t xml:space="preserve">                                  от</w:t>
      </w:r>
      <w:r>
        <w:t xml:space="preserve"> </w:t>
      </w:r>
      <w:r w:rsidRPr="00843B4E">
        <w:rPr>
          <w:u w:val="single"/>
        </w:rPr>
        <w:t>ООО «ППП»</w:t>
      </w:r>
      <w:r w:rsidRPr="00AB248C">
        <w:t>____________________________</w:t>
      </w:r>
    </w:p>
    <w:p w:rsidR="000161D6" w:rsidRPr="00AB248C" w:rsidRDefault="000161D6" w:rsidP="00690724">
      <w:pPr>
        <w:tabs>
          <w:tab w:val="left" w:pos="6090"/>
        </w:tabs>
        <w:jc w:val="center"/>
      </w:pPr>
      <w:r>
        <w:t xml:space="preserve">                                                                                                   </w:t>
      </w:r>
      <w:r w:rsidRPr="00AB248C">
        <w:t>(наименование юридического лица, адрес)</w:t>
      </w:r>
    </w:p>
    <w:p w:rsidR="000161D6" w:rsidRPr="00E140EE" w:rsidRDefault="000161D6" w:rsidP="00843B4E">
      <w:pPr>
        <w:ind w:left="4536"/>
        <w:jc w:val="both"/>
        <w:rPr>
          <w:i/>
        </w:rPr>
      </w:pPr>
      <w:r w:rsidRPr="00AB248C">
        <w:t>_</w:t>
      </w:r>
      <w:r w:rsidRPr="00843B4E">
        <w:rPr>
          <w:i/>
          <w:u w:val="single"/>
        </w:rPr>
        <w:t xml:space="preserve"> </w:t>
      </w:r>
      <w:r w:rsidRPr="00E140EE">
        <w:rPr>
          <w:i/>
          <w:u w:val="single"/>
        </w:rPr>
        <w:t xml:space="preserve">Республика Карелия, Лоухский район, пгт.Лоухи, </w:t>
      </w:r>
      <w:r>
        <w:rPr>
          <w:i/>
          <w:u w:val="single"/>
        </w:rPr>
        <w:tab/>
      </w:r>
      <w:r w:rsidRPr="00E140EE">
        <w:rPr>
          <w:i/>
          <w:u w:val="single"/>
        </w:rPr>
        <w:t xml:space="preserve">ул.Советская д.1, кв.1, </w:t>
      </w:r>
    </w:p>
    <w:p w:rsidR="000161D6" w:rsidRPr="00AB248C" w:rsidRDefault="000161D6" w:rsidP="00690724">
      <w:pPr>
        <w:tabs>
          <w:tab w:val="left" w:pos="6090"/>
        </w:tabs>
        <w:jc w:val="right"/>
      </w:pPr>
      <w:r>
        <w:rPr>
          <w:u w:val="single"/>
        </w:rPr>
        <w:t xml:space="preserve">Иванов И.И.            </w:t>
      </w:r>
      <w:r w:rsidRPr="00AB248C">
        <w:t>________________________________</w:t>
      </w:r>
    </w:p>
    <w:p w:rsidR="000161D6" w:rsidRPr="00AB248C" w:rsidRDefault="000161D6" w:rsidP="00690724">
      <w:pPr>
        <w:tabs>
          <w:tab w:val="left" w:pos="6090"/>
        </w:tabs>
        <w:jc w:val="center"/>
      </w:pPr>
      <w:r>
        <w:t xml:space="preserve">                                                                   </w:t>
      </w:r>
      <w:r w:rsidRPr="00AB248C">
        <w:t>(ФИО руководителя)</w:t>
      </w:r>
    </w:p>
    <w:p w:rsidR="000161D6" w:rsidRPr="00AB248C" w:rsidRDefault="000161D6" w:rsidP="00690724">
      <w:pPr>
        <w:tabs>
          <w:tab w:val="left" w:pos="6090"/>
        </w:tabs>
        <w:jc w:val="right"/>
      </w:pPr>
      <w:r>
        <w:rPr>
          <w:u w:val="single"/>
        </w:rPr>
        <w:t>1018001111/101801001</w:t>
      </w:r>
      <w:r w:rsidRPr="00AB248C">
        <w:t>_____________________________</w:t>
      </w:r>
    </w:p>
    <w:p w:rsidR="000161D6" w:rsidRPr="00AB248C" w:rsidRDefault="000161D6" w:rsidP="00690724">
      <w:pPr>
        <w:tabs>
          <w:tab w:val="left" w:pos="6090"/>
        </w:tabs>
      </w:pPr>
      <w:r>
        <w:t xml:space="preserve">                                                                                                               </w:t>
      </w:r>
      <w:r w:rsidRPr="00AB248C">
        <w:t>(ИНН/КПП)</w:t>
      </w:r>
    </w:p>
    <w:p w:rsidR="000161D6" w:rsidRPr="00843B4E" w:rsidRDefault="000161D6" w:rsidP="00843B4E">
      <w:pPr>
        <w:ind w:left="4536"/>
        <w:jc w:val="both"/>
        <w:rPr>
          <w:i/>
        </w:rPr>
      </w:pPr>
      <w:r w:rsidRPr="00E140EE">
        <w:rPr>
          <w:i/>
          <w:u w:val="single"/>
        </w:rPr>
        <w:t>8(814-39-51-111</w:t>
      </w:r>
      <w:r w:rsidRPr="00AB248C">
        <w:t>________________________________</w:t>
      </w:r>
    </w:p>
    <w:p w:rsidR="000161D6" w:rsidRPr="00AB248C" w:rsidRDefault="000161D6" w:rsidP="00690724">
      <w:r>
        <w:t xml:space="preserve">                                                                                                              </w:t>
      </w:r>
      <w:r w:rsidRPr="00AB248C">
        <w:t>(контактный телефон)</w:t>
      </w:r>
    </w:p>
    <w:p w:rsidR="000161D6" w:rsidRPr="00AB248C" w:rsidRDefault="000161D6" w:rsidP="00690724">
      <w:pPr>
        <w:jc w:val="center"/>
        <w:rPr>
          <w:b/>
        </w:rPr>
      </w:pPr>
    </w:p>
    <w:p w:rsidR="000161D6" w:rsidRPr="00690724" w:rsidRDefault="000161D6" w:rsidP="006907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0161D6" w:rsidRPr="00AB248C" w:rsidRDefault="000161D6" w:rsidP="00690724">
      <w:pPr>
        <w:jc w:val="center"/>
        <w:rPr>
          <w:b/>
        </w:rPr>
      </w:pPr>
      <w:r w:rsidRPr="00AB248C">
        <w:rPr>
          <w:b/>
        </w:rPr>
        <w:t xml:space="preserve">Заявление о выдаче разрешения </w:t>
      </w:r>
    </w:p>
    <w:p w:rsidR="000161D6" w:rsidRPr="00AB248C" w:rsidRDefault="000161D6" w:rsidP="00690724">
      <w:pPr>
        <w:jc w:val="center"/>
        <w:rPr>
          <w:b/>
        </w:rPr>
      </w:pPr>
      <w:r w:rsidRPr="00AB248C">
        <w:rPr>
          <w:b/>
        </w:rPr>
        <w:t>на установку и эксплуатацию рекламной конструкции</w:t>
      </w:r>
    </w:p>
    <w:p w:rsidR="000161D6" w:rsidRPr="00AB248C" w:rsidRDefault="000161D6" w:rsidP="00690724">
      <w:pPr>
        <w:jc w:val="center"/>
        <w:rPr>
          <w:b/>
        </w:rPr>
      </w:pPr>
      <w:r w:rsidRPr="00AB248C">
        <w:rPr>
          <w:b/>
        </w:rPr>
        <w:t>(для юридических лиц)</w:t>
      </w:r>
    </w:p>
    <w:p w:rsidR="000161D6" w:rsidRPr="00AB248C" w:rsidRDefault="000161D6" w:rsidP="00690724">
      <w:pPr>
        <w:jc w:val="center"/>
        <w:rPr>
          <w:b/>
        </w:rPr>
      </w:pP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Адрес рекламного места</w:t>
      </w:r>
      <w:r>
        <w:t>:</w:t>
      </w:r>
      <w:r w:rsidRPr="00AB248C">
        <w:t xml:space="preserve"> </w:t>
      </w:r>
      <w:r w:rsidRPr="00721127">
        <w:rPr>
          <w:u w:val="single"/>
        </w:rPr>
        <w:t>Республика Карелия, Лоухский район,</w:t>
      </w:r>
      <w:r>
        <w:rPr>
          <w:u w:val="single"/>
        </w:rPr>
        <w:t xml:space="preserve"> пгт.Лоухи, ул.Советская, д.1</w:t>
      </w:r>
      <w:r>
        <w:t xml:space="preserve"> 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 xml:space="preserve">Вид рекламной конструкции </w:t>
      </w:r>
      <w:r w:rsidRPr="00721127">
        <w:rPr>
          <w:u w:val="single"/>
        </w:rPr>
        <w:t>рекламный щит</w:t>
      </w:r>
      <w:r w:rsidRPr="00AB248C">
        <w:t>______________________________________________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 xml:space="preserve">Место размещения рекламной конструкции </w:t>
      </w:r>
      <w:r w:rsidRPr="00721127">
        <w:rPr>
          <w:u w:val="single"/>
        </w:rPr>
        <w:t>на земельном участке</w:t>
      </w:r>
      <w:r w:rsidRPr="00AB248C">
        <w:t>____</w:t>
      </w:r>
      <w:r>
        <w:t>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B248C">
        <w:t>(на фасаде здания, строения, сооружении, на земельном участке)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Общая площадь информационного поля, кв. м _</w:t>
      </w:r>
      <w:r>
        <w:rPr>
          <w:u w:val="single"/>
        </w:rPr>
        <w:t>36</w:t>
      </w:r>
      <w:r w:rsidRPr="00AB248C">
        <w:t>________________________________</w:t>
      </w:r>
      <w:r>
        <w:t>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B248C">
        <w:t>Срок размещения рекламной конструкции   ___</w:t>
      </w:r>
      <w:r>
        <w:rPr>
          <w:u w:val="single"/>
        </w:rPr>
        <w:t>10 лет___________</w:t>
      </w:r>
      <w:r w:rsidRPr="00AB248C">
        <w:t>____________________________</w: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noProof/>
        </w:rPr>
        <w:pict>
          <v:shape id="_x0000_s1039" type="#_x0000_t32" style="position:absolute;left:0;text-align:left;margin-left:-.3pt;margin-top:14pt;width:469.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Xsb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bZLCxoMK6AuErtbBiRntSLedb0u0NKVx1RLY/Rr2cDyVnISN6khIszUGY/fNYMYggU&#10;iNs6NbYPkLAHdIqknG+k8JNHFD7OlvPpfA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"/>
        </w:pict>
      </w:r>
    </w:p>
    <w:p w:rsidR="000161D6" w:rsidRPr="00AB248C" w:rsidRDefault="000161D6" w:rsidP="0084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5000" w:type="pct"/>
        <w:tblLook w:val="01E0"/>
      </w:tblPr>
      <w:tblGrid>
        <w:gridCol w:w="6895"/>
        <w:gridCol w:w="541"/>
        <w:gridCol w:w="2912"/>
      </w:tblGrid>
      <w:tr w:rsidR="000161D6" w:rsidRPr="00AB248C" w:rsidTr="00843B4E">
        <w:tc>
          <w:tcPr>
            <w:tcW w:w="62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>
            <w:r w:rsidRPr="00AB248C">
              <w:t>Способ получения результатов предоставления муниципальной услуги:</w:t>
            </w:r>
          </w:p>
        </w:tc>
        <w:tc>
          <w:tcPr>
            <w:tcW w:w="31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>
            <w:r w:rsidRPr="00721127">
              <w:rPr>
                <w:bdr w:val="single" w:sz="4" w:space="0" w:color="auto"/>
                <w:lang w:val="en-US"/>
              </w:rPr>
              <w:t>V</w:t>
            </w:r>
            <w:r w:rsidRPr="00AB248C">
              <w:t xml:space="preserve"> лично</w:t>
            </w:r>
          </w:p>
          <w:p w:rsidR="000161D6" w:rsidRPr="00AB248C" w:rsidRDefault="000161D6" w:rsidP="00843B4E">
            <w:r w:rsidRPr="00AB248C">
              <w:t> почтовым отправлением</w:t>
            </w:r>
          </w:p>
        </w:tc>
      </w:tr>
      <w:tr w:rsidR="000161D6" w:rsidRPr="00AB248C" w:rsidTr="00843B4E">
        <w:tc>
          <w:tcPr>
            <w:tcW w:w="67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/>
          <w:p w:rsidR="000161D6" w:rsidRPr="00AB248C" w:rsidRDefault="000161D6" w:rsidP="00843B4E">
            <w:r>
              <w:rPr>
                <w:noProof/>
              </w:rPr>
              <w:pict>
                <v:shape id="_x0000_s1040" type="#_x0000_t32" style="position:absolute;margin-left:310.2pt;margin-top:35.85pt;width:162.75pt;height: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"/>
              </w:pict>
            </w:r>
            <w:r w:rsidRPr="00AB248C">
              <w:t>Все согласования, необходимые для получения разрешения на установку рекламной конструкции, обязуюсь получить самостоятельно:</w:t>
            </w:r>
          </w:p>
        </w:tc>
        <w:tc>
          <w:tcPr>
            <w:tcW w:w="26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AB248C" w:rsidRDefault="000161D6" w:rsidP="00843B4E"/>
        </w:tc>
      </w:tr>
      <w:tr w:rsidR="000161D6" w:rsidRPr="00B27338" w:rsidTr="00843B4E">
        <w:tc>
          <w:tcPr>
            <w:tcW w:w="6722" w:type="dxa"/>
            <w:gridSpan w:val="2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B27338" w:rsidRDefault="000161D6" w:rsidP="00843B4E"/>
        </w:tc>
        <w:tc>
          <w:tcPr>
            <w:tcW w:w="2633" w:type="dxa"/>
            <w:shd w:val="clear" w:color="000000" w:fill="auto"/>
            <w:tcMar>
              <w:top w:w="28" w:type="dxa"/>
              <w:left w:w="0" w:type="dxa"/>
              <w:right w:w="0" w:type="dxa"/>
            </w:tcMar>
          </w:tcPr>
          <w:p w:rsidR="000161D6" w:rsidRPr="00843B4E" w:rsidRDefault="000161D6" w:rsidP="00843B4E">
            <w:pPr>
              <w:jc w:val="center"/>
            </w:pPr>
          </w:p>
          <w:p w:rsidR="000161D6" w:rsidRPr="00B27338" w:rsidRDefault="000161D6" w:rsidP="00843B4E">
            <w:pPr>
              <w:jc w:val="center"/>
            </w:pPr>
            <w:r w:rsidRPr="00B27338">
              <w:t>(подпись)</w:t>
            </w:r>
          </w:p>
        </w:tc>
      </w:tr>
    </w:tbl>
    <w:p w:rsidR="000161D6" w:rsidRPr="003578F5" w:rsidRDefault="000161D6" w:rsidP="00843B4E">
      <w:pPr>
        <w:pStyle w:val="BodyTextIndent2"/>
        <w:tabs>
          <w:tab w:val="left" w:pos="851"/>
        </w:tabs>
        <w:spacing w:after="0" w:line="240" w:lineRule="auto"/>
        <w:ind w:left="0"/>
      </w:pPr>
      <w:r w:rsidRPr="003578F5">
        <w:t>Приложения</w:t>
      </w:r>
      <w:r w:rsidRPr="003578F5">
        <w:rPr>
          <w:lang w:val="en-US"/>
        </w:rPr>
        <w:t>:</w:t>
      </w:r>
    </w:p>
    <w:tbl>
      <w:tblPr>
        <w:tblW w:w="0" w:type="auto"/>
        <w:tblBorders>
          <w:insideH w:val="single" w:sz="4" w:space="0" w:color="auto"/>
        </w:tblBorders>
        <w:tblLook w:val="00A0"/>
      </w:tblPr>
      <w:tblGrid>
        <w:gridCol w:w="9798"/>
      </w:tblGrid>
      <w:tr w:rsidR="000161D6" w:rsidRPr="003578F5" w:rsidTr="00843B4E">
        <w:tc>
          <w:tcPr>
            <w:tcW w:w="9798" w:type="dxa"/>
          </w:tcPr>
          <w:p w:rsidR="000161D6" w:rsidRPr="003578F5" w:rsidRDefault="000161D6" w:rsidP="00843B4E">
            <w:pPr>
              <w:pStyle w:val="BodyTextIndent2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  <w:rPr>
                <w:lang w:val="en-US"/>
              </w:rPr>
            </w:pPr>
            <w:r w:rsidRPr="003578F5">
              <w:t>Договор №1 от 01.01.2017г.;</w:t>
            </w:r>
          </w:p>
        </w:tc>
      </w:tr>
      <w:tr w:rsidR="000161D6" w:rsidRPr="003578F5" w:rsidTr="00843B4E">
        <w:tc>
          <w:tcPr>
            <w:tcW w:w="9798" w:type="dxa"/>
          </w:tcPr>
          <w:p w:rsidR="000161D6" w:rsidRPr="003578F5" w:rsidRDefault="000161D6" w:rsidP="00843B4E">
            <w:pPr>
              <w:pStyle w:val="BodyTextIndent2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</w:pPr>
            <w:r w:rsidRPr="003578F5">
              <w:t>Технический паспорт рекламной конструкции;</w:t>
            </w:r>
          </w:p>
        </w:tc>
      </w:tr>
      <w:tr w:rsidR="000161D6" w:rsidRPr="003578F5" w:rsidTr="00843B4E">
        <w:tc>
          <w:tcPr>
            <w:tcW w:w="9798" w:type="dxa"/>
          </w:tcPr>
          <w:p w:rsidR="000161D6" w:rsidRPr="003578F5" w:rsidRDefault="000161D6" w:rsidP="00843B4E">
            <w:pPr>
              <w:pStyle w:val="BodyTextIndent2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</w:pPr>
            <w:r w:rsidRPr="003578F5">
              <w:t>Фото рекламной конструкции.</w:t>
            </w:r>
          </w:p>
        </w:tc>
      </w:tr>
      <w:tr w:rsidR="000161D6" w:rsidRPr="003578F5" w:rsidTr="00843B4E">
        <w:tc>
          <w:tcPr>
            <w:tcW w:w="9798" w:type="dxa"/>
          </w:tcPr>
          <w:p w:rsidR="000161D6" w:rsidRPr="003578F5" w:rsidRDefault="000161D6" w:rsidP="00843B4E">
            <w:pPr>
              <w:pStyle w:val="BodyTextIndent2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</w:pPr>
            <w:r>
              <w:t>Приказ о назначении на должность</w:t>
            </w:r>
          </w:p>
        </w:tc>
      </w:tr>
      <w:tr w:rsidR="000161D6" w:rsidRPr="003578F5" w:rsidTr="00843B4E">
        <w:tc>
          <w:tcPr>
            <w:tcW w:w="9798" w:type="dxa"/>
          </w:tcPr>
          <w:p w:rsidR="000161D6" w:rsidRPr="003578F5" w:rsidRDefault="000161D6" w:rsidP="001158FE">
            <w:pPr>
              <w:pStyle w:val="BodyTextIndent2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</w:pPr>
            <w:r>
              <w:t>Выписка из ЕГРЮЛ</w:t>
            </w:r>
          </w:p>
        </w:tc>
      </w:tr>
      <w:tr w:rsidR="000161D6" w:rsidRPr="003578F5" w:rsidTr="00843B4E">
        <w:tc>
          <w:tcPr>
            <w:tcW w:w="9798" w:type="dxa"/>
          </w:tcPr>
          <w:p w:rsidR="000161D6" w:rsidRPr="003578F5" w:rsidRDefault="000161D6" w:rsidP="00843B4E">
            <w:pPr>
              <w:pStyle w:val="BodyTextIndent2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</w:pPr>
            <w:r>
              <w:t>Акт согласования</w:t>
            </w:r>
          </w:p>
        </w:tc>
      </w:tr>
      <w:tr w:rsidR="000161D6" w:rsidRPr="00B27338" w:rsidTr="00843B4E">
        <w:tc>
          <w:tcPr>
            <w:tcW w:w="9798" w:type="dxa"/>
          </w:tcPr>
          <w:p w:rsidR="000161D6" w:rsidRDefault="000161D6" w:rsidP="00843B4E"/>
          <w:p w:rsidR="000161D6" w:rsidRDefault="000161D6" w:rsidP="00843B4E"/>
          <w:tbl>
            <w:tblPr>
              <w:tblpPr w:leftFromText="180" w:rightFromText="180" w:vertAnchor="text" w:horzAnchor="margin" w:tblpY="148"/>
              <w:tblW w:w="958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3243"/>
              <w:gridCol w:w="6339"/>
            </w:tblGrid>
            <w:tr w:rsidR="000161D6" w:rsidRPr="00B27338" w:rsidTr="00843B4E">
              <w:tc>
                <w:tcPr>
                  <w:tcW w:w="3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B27338" w:rsidRDefault="000161D6" w:rsidP="00843B4E">
                  <w:r>
                    <w:rPr>
                      <w:noProof/>
                    </w:rPr>
                    <w:pict>
                      <v:shape id="_x0000_s1041" type="#_x0000_t32" style="position:absolute;margin-left:153.6pt;margin-top:13.45pt;width:324.75pt;height: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pUQIAIAAD8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"/>
                    </w:pict>
                  </w:r>
                  <w:r w:rsidRPr="00B27338">
                    <w:t>«____» ____________ 20 __ г.</w:t>
                  </w:r>
                </w:p>
              </w:tc>
              <w:tc>
                <w:tcPr>
                  <w:tcW w:w="6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B27338" w:rsidRDefault="000161D6" w:rsidP="00843B4E"/>
              </w:tc>
            </w:tr>
            <w:tr w:rsidR="000161D6" w:rsidRPr="00B27338" w:rsidTr="00843B4E">
              <w:tc>
                <w:tcPr>
                  <w:tcW w:w="3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Default="000161D6" w:rsidP="00843B4E">
                  <w:pPr>
                    <w:rPr>
                      <w:noProof/>
                    </w:rPr>
                  </w:pPr>
                </w:p>
              </w:tc>
              <w:tc>
                <w:tcPr>
                  <w:tcW w:w="6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tcMar>
                    <w:top w:w="28" w:type="dxa"/>
                  </w:tcMar>
                </w:tcPr>
                <w:p w:rsidR="000161D6" w:rsidRPr="00B27338" w:rsidRDefault="000161D6" w:rsidP="00843B4E"/>
              </w:tc>
            </w:tr>
          </w:tbl>
          <w:p w:rsidR="000161D6" w:rsidRPr="000B1049" w:rsidRDefault="000161D6" w:rsidP="00843B4E">
            <w:pPr>
              <w:pStyle w:val="BodyTextIndent2"/>
              <w:tabs>
                <w:tab w:val="left" w:pos="851"/>
              </w:tabs>
              <w:spacing w:after="0" w:line="240" w:lineRule="auto"/>
              <w:ind w:left="0"/>
              <w:rPr>
                <w:b/>
              </w:rPr>
            </w:pPr>
          </w:p>
        </w:tc>
      </w:tr>
    </w:tbl>
    <w:p w:rsidR="000161D6" w:rsidRPr="009221F1" w:rsidRDefault="000161D6" w:rsidP="00843B4E">
      <w:pPr>
        <w:tabs>
          <w:tab w:val="left" w:pos="6090"/>
        </w:tabs>
        <w:jc w:val="center"/>
        <w:rPr>
          <w:sz w:val="20"/>
          <w:szCs w:val="20"/>
        </w:rPr>
      </w:pPr>
      <w:r>
        <w:t xml:space="preserve">                                                                                   </w:t>
      </w:r>
    </w:p>
    <w:p w:rsidR="000161D6" w:rsidRPr="009221F1" w:rsidRDefault="000161D6" w:rsidP="009221F1">
      <w:pPr>
        <w:tabs>
          <w:tab w:val="left" w:pos="3555"/>
        </w:tabs>
        <w:ind w:right="251"/>
        <w:rPr>
          <w:sz w:val="20"/>
          <w:szCs w:val="20"/>
        </w:rPr>
      </w:pPr>
    </w:p>
    <w:sectPr w:rsidR="000161D6" w:rsidRPr="009221F1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1D6" w:rsidRDefault="000161D6" w:rsidP="004D6E54">
      <w:r>
        <w:separator/>
      </w:r>
    </w:p>
  </w:endnote>
  <w:endnote w:type="continuationSeparator" w:id="1">
    <w:p w:rsidR="000161D6" w:rsidRDefault="000161D6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1D6" w:rsidRDefault="000161D6" w:rsidP="004D6E54">
      <w:r>
        <w:separator/>
      </w:r>
    </w:p>
  </w:footnote>
  <w:footnote w:type="continuationSeparator" w:id="1">
    <w:p w:rsidR="000161D6" w:rsidRDefault="000161D6" w:rsidP="004D6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9648C"/>
    <w:multiLevelType w:val="hybridMultilevel"/>
    <w:tmpl w:val="5BA43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DD4E9E"/>
    <w:multiLevelType w:val="hybridMultilevel"/>
    <w:tmpl w:val="965A9C66"/>
    <w:lvl w:ilvl="0" w:tplc="34C845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861705"/>
    <w:multiLevelType w:val="hybridMultilevel"/>
    <w:tmpl w:val="94DA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1D272F"/>
    <w:multiLevelType w:val="hybridMultilevel"/>
    <w:tmpl w:val="94DA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4"/>
  </w:num>
  <w:num w:numId="5">
    <w:abstractNumId w:val="12"/>
  </w:num>
  <w:num w:numId="6">
    <w:abstractNumId w:val="15"/>
  </w:num>
  <w:num w:numId="7">
    <w:abstractNumId w:val="9"/>
  </w:num>
  <w:num w:numId="8">
    <w:abstractNumId w:val="13"/>
  </w:num>
  <w:num w:numId="9">
    <w:abstractNumId w:val="10"/>
  </w:num>
  <w:num w:numId="10">
    <w:abstractNumId w:val="2"/>
  </w:num>
  <w:num w:numId="11">
    <w:abstractNumId w:val="3"/>
  </w:num>
  <w:num w:numId="12">
    <w:abstractNumId w:val="16"/>
  </w:num>
  <w:num w:numId="13">
    <w:abstractNumId w:val="8"/>
  </w:num>
  <w:num w:numId="14">
    <w:abstractNumId w:val="1"/>
  </w:num>
  <w:num w:numId="15">
    <w:abstractNumId w:val="4"/>
  </w:num>
  <w:num w:numId="16">
    <w:abstractNumId w:val="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161D6"/>
    <w:rsid w:val="0006266D"/>
    <w:rsid w:val="000B1049"/>
    <w:rsid w:val="000F196D"/>
    <w:rsid w:val="001003DF"/>
    <w:rsid w:val="001063E0"/>
    <w:rsid w:val="0011254D"/>
    <w:rsid w:val="001158FE"/>
    <w:rsid w:val="0012474A"/>
    <w:rsid w:val="00155B22"/>
    <w:rsid w:val="0018285C"/>
    <w:rsid w:val="001B7D11"/>
    <w:rsid w:val="001D1A56"/>
    <w:rsid w:val="001D4DE7"/>
    <w:rsid w:val="001F3513"/>
    <w:rsid w:val="00224DC1"/>
    <w:rsid w:val="0023554D"/>
    <w:rsid w:val="002954D5"/>
    <w:rsid w:val="00295BC3"/>
    <w:rsid w:val="002A3899"/>
    <w:rsid w:val="002A57B1"/>
    <w:rsid w:val="002E5A55"/>
    <w:rsid w:val="002E685E"/>
    <w:rsid w:val="00336FFC"/>
    <w:rsid w:val="00342DC3"/>
    <w:rsid w:val="003578F5"/>
    <w:rsid w:val="003616A5"/>
    <w:rsid w:val="003643BA"/>
    <w:rsid w:val="00390B04"/>
    <w:rsid w:val="003B1B59"/>
    <w:rsid w:val="003D22A6"/>
    <w:rsid w:val="003E008F"/>
    <w:rsid w:val="0040742D"/>
    <w:rsid w:val="00410735"/>
    <w:rsid w:val="004202E2"/>
    <w:rsid w:val="00435EE3"/>
    <w:rsid w:val="0044092A"/>
    <w:rsid w:val="00451541"/>
    <w:rsid w:val="00472198"/>
    <w:rsid w:val="004851B5"/>
    <w:rsid w:val="004D6E54"/>
    <w:rsid w:val="00534854"/>
    <w:rsid w:val="0053690B"/>
    <w:rsid w:val="00555AC7"/>
    <w:rsid w:val="0055746D"/>
    <w:rsid w:val="00576E14"/>
    <w:rsid w:val="00580EA5"/>
    <w:rsid w:val="00582571"/>
    <w:rsid w:val="005A6E5B"/>
    <w:rsid w:val="005C2CF3"/>
    <w:rsid w:val="005E4EFA"/>
    <w:rsid w:val="005E6F18"/>
    <w:rsid w:val="00606EA6"/>
    <w:rsid w:val="0064725E"/>
    <w:rsid w:val="0064782E"/>
    <w:rsid w:val="00676E0B"/>
    <w:rsid w:val="00686211"/>
    <w:rsid w:val="00690724"/>
    <w:rsid w:val="006A3BC1"/>
    <w:rsid w:val="006F2CED"/>
    <w:rsid w:val="00721127"/>
    <w:rsid w:val="00770183"/>
    <w:rsid w:val="0081698F"/>
    <w:rsid w:val="008170A6"/>
    <w:rsid w:val="0082348C"/>
    <w:rsid w:val="008401F4"/>
    <w:rsid w:val="00843B4E"/>
    <w:rsid w:val="00883FB9"/>
    <w:rsid w:val="008C530C"/>
    <w:rsid w:val="008D3C28"/>
    <w:rsid w:val="00912996"/>
    <w:rsid w:val="009221F1"/>
    <w:rsid w:val="009429F3"/>
    <w:rsid w:val="009570C6"/>
    <w:rsid w:val="0097594D"/>
    <w:rsid w:val="009A5701"/>
    <w:rsid w:val="00A01E32"/>
    <w:rsid w:val="00A01EF9"/>
    <w:rsid w:val="00A134CE"/>
    <w:rsid w:val="00A7317B"/>
    <w:rsid w:val="00A87686"/>
    <w:rsid w:val="00A95D65"/>
    <w:rsid w:val="00AB248C"/>
    <w:rsid w:val="00B21313"/>
    <w:rsid w:val="00B22520"/>
    <w:rsid w:val="00B27338"/>
    <w:rsid w:val="00B27C90"/>
    <w:rsid w:val="00B3714A"/>
    <w:rsid w:val="00B55493"/>
    <w:rsid w:val="00B56BAC"/>
    <w:rsid w:val="00B7679D"/>
    <w:rsid w:val="00B86BE9"/>
    <w:rsid w:val="00BB2A7E"/>
    <w:rsid w:val="00BC2172"/>
    <w:rsid w:val="00BD1066"/>
    <w:rsid w:val="00BE19FE"/>
    <w:rsid w:val="00BE2E9D"/>
    <w:rsid w:val="00C06638"/>
    <w:rsid w:val="00C076B0"/>
    <w:rsid w:val="00C155EB"/>
    <w:rsid w:val="00C865CB"/>
    <w:rsid w:val="00C95972"/>
    <w:rsid w:val="00D15B5E"/>
    <w:rsid w:val="00D83DF3"/>
    <w:rsid w:val="00DF0EC2"/>
    <w:rsid w:val="00DF75BA"/>
    <w:rsid w:val="00E00B3D"/>
    <w:rsid w:val="00E077AE"/>
    <w:rsid w:val="00E10C62"/>
    <w:rsid w:val="00E140EE"/>
    <w:rsid w:val="00E1626E"/>
    <w:rsid w:val="00E328C7"/>
    <w:rsid w:val="00E459A5"/>
    <w:rsid w:val="00E52A3F"/>
    <w:rsid w:val="00E53792"/>
    <w:rsid w:val="00E60DA1"/>
    <w:rsid w:val="00E855D8"/>
    <w:rsid w:val="00E95E55"/>
    <w:rsid w:val="00EA7D5D"/>
    <w:rsid w:val="00EB4512"/>
    <w:rsid w:val="00EE028E"/>
    <w:rsid w:val="00EF37BA"/>
    <w:rsid w:val="00EF3BE1"/>
    <w:rsid w:val="00F249B9"/>
    <w:rsid w:val="00F44BD1"/>
    <w:rsid w:val="00F927DB"/>
    <w:rsid w:val="00F96BC7"/>
    <w:rsid w:val="00F97E89"/>
    <w:rsid w:val="00FA4C2E"/>
    <w:rsid w:val="00FC2DE8"/>
    <w:rsid w:val="00FD284D"/>
    <w:rsid w:val="00FE2CD6"/>
    <w:rsid w:val="00FF17D0"/>
    <w:rsid w:val="00FF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F196D"/>
    <w:rPr>
      <w:rFonts w:cs="Times New Roman"/>
      <w:color w:val="0000FF"/>
      <w:u w:val="single"/>
    </w:rPr>
  </w:style>
  <w:style w:type="paragraph" w:customStyle="1" w:styleId="ConsPlusNonformat">
    <w:name w:val="ConsPlusNonformat"/>
    <w:next w:val="Normal"/>
    <w:uiPriority w:val="99"/>
    <w:rsid w:val="003D22A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styleId="BodyTextIndent2">
    <w:name w:val="Body Text Indent 2"/>
    <w:basedOn w:val="Normal"/>
    <w:link w:val="BodyTextIndent2Char"/>
    <w:uiPriority w:val="99"/>
    <w:rsid w:val="00690724"/>
    <w:pPr>
      <w:widowControl/>
      <w:autoSpaceDE/>
      <w:autoSpaceDN/>
      <w:adjustRightInd/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9072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karelia.ru/rpe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2CC5C9D085B50F13305AD9ECB6FB285CD1CE62BB3573E0534273E538E982A2C70EF4B7F016C700s7h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structure/10001000100000023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902</TotalTime>
  <Pages>18</Pages>
  <Words>6391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39</cp:revision>
  <dcterms:created xsi:type="dcterms:W3CDTF">2017-07-24T09:27:00Z</dcterms:created>
  <dcterms:modified xsi:type="dcterms:W3CDTF">2017-10-20T12:05:00Z</dcterms:modified>
</cp:coreProperties>
</file>